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AC1FD" w14:textId="7C727125" w:rsidR="00AD592B" w:rsidRPr="00946CE4" w:rsidRDefault="00AD592B" w:rsidP="009D4D38">
      <w:pPr>
        <w:pStyle w:val="CRCoverPage"/>
        <w:tabs>
          <w:tab w:val="right" w:pos="9639"/>
        </w:tabs>
        <w:spacing w:after="0"/>
        <w:rPr>
          <w:b/>
          <w:bCs/>
          <w:i/>
          <w:sz w:val="28"/>
        </w:rPr>
      </w:pPr>
      <w:r w:rsidRPr="0039574E">
        <w:rPr>
          <w:b/>
          <w:sz w:val="24"/>
        </w:rPr>
        <w:t>3GPP TSG-SA2 Meeting #1</w:t>
      </w:r>
      <w:r>
        <w:rPr>
          <w:b/>
          <w:sz w:val="24"/>
        </w:rPr>
        <w:t>60</w:t>
      </w:r>
      <w:r w:rsidRPr="0039574E">
        <w:rPr>
          <w:b/>
          <w:i/>
          <w:sz w:val="28"/>
        </w:rPr>
        <w:tab/>
      </w:r>
      <w:r w:rsidRPr="00177C02">
        <w:rPr>
          <w:b/>
          <w:bCs/>
          <w:i/>
          <w:iCs/>
          <w:sz w:val="28"/>
          <w:szCs w:val="28"/>
        </w:rPr>
        <w:t>S2-</w:t>
      </w:r>
      <w:r>
        <w:rPr>
          <w:b/>
          <w:bCs/>
          <w:i/>
          <w:iCs/>
          <w:sz w:val="28"/>
          <w:szCs w:val="28"/>
        </w:rPr>
        <w:t>23</w:t>
      </w:r>
      <w:r w:rsidR="00341A81">
        <w:rPr>
          <w:b/>
          <w:bCs/>
          <w:i/>
          <w:iCs/>
          <w:sz w:val="28"/>
          <w:szCs w:val="28"/>
        </w:rPr>
        <w:t>1</w:t>
      </w:r>
      <w:r w:rsidR="00341A81" w:rsidRPr="00341A81">
        <w:rPr>
          <w:b/>
          <w:bCs/>
          <w:i/>
          <w:iCs/>
          <w:sz w:val="28"/>
          <w:szCs w:val="28"/>
        </w:rPr>
        <w:t>3040</w:t>
      </w:r>
    </w:p>
    <w:p w14:paraId="4A90C8FF" w14:textId="044F265D" w:rsidR="00AD592B" w:rsidRPr="0039574E" w:rsidRDefault="00AD592B" w:rsidP="00AD592B">
      <w:pPr>
        <w:pStyle w:val="CRCoverPage"/>
        <w:outlineLvl w:val="0"/>
        <w:rPr>
          <w:b/>
          <w:sz w:val="24"/>
          <w:lang w:eastAsia="ko-KR"/>
        </w:rPr>
      </w:pPr>
      <w:r>
        <w:rPr>
          <w:b/>
          <w:sz w:val="24"/>
          <w:lang w:eastAsia="ko-KR"/>
        </w:rPr>
        <w:t>November</w:t>
      </w:r>
      <w:r w:rsidRPr="0039574E">
        <w:rPr>
          <w:b/>
          <w:sz w:val="24"/>
        </w:rPr>
        <w:t xml:space="preserve"> </w:t>
      </w:r>
      <w:r>
        <w:rPr>
          <w:b/>
          <w:sz w:val="24"/>
        </w:rPr>
        <w:t>13 – 17</w:t>
      </w:r>
      <w:r w:rsidRPr="0039574E">
        <w:rPr>
          <w:b/>
          <w:sz w:val="24"/>
        </w:rPr>
        <w:t>, 202</w:t>
      </w:r>
      <w:r>
        <w:rPr>
          <w:b/>
          <w:sz w:val="24"/>
        </w:rPr>
        <w:t>3, Chicago</w:t>
      </w:r>
      <w:r>
        <w:rPr>
          <w:rFonts w:hint="eastAsia"/>
          <w:b/>
          <w:sz w:val="24"/>
          <w:lang w:eastAsia="ko-KR"/>
        </w:rPr>
        <w:t xml:space="preserve">, </w:t>
      </w:r>
      <w:r>
        <w:rPr>
          <w:b/>
          <w:sz w:val="24"/>
          <w:lang w:eastAsia="ko-KR"/>
        </w:rPr>
        <w:t>US</w:t>
      </w:r>
      <w:r w:rsidR="00833BD5">
        <w:rPr>
          <w:b/>
          <w:sz w:val="24"/>
          <w:lang w:eastAsia="ko-KR"/>
        </w:rPr>
        <w:t>A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AAFD44" w:rsidR="001E41F3" w:rsidRPr="00AD592B" w:rsidRDefault="00AD592B" w:rsidP="00AD592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D592B">
              <w:rPr>
                <w:b/>
                <w:bCs/>
                <w:sz w:val="28"/>
                <w:szCs w:val="28"/>
              </w:rPr>
              <w:t>23.304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D5684D" w:rsidR="001E41F3" w:rsidRPr="00410371" w:rsidRDefault="00B85170" w:rsidP="00E96224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E96224">
                <w:rPr>
                  <w:b/>
                  <w:noProof/>
                  <w:sz w:val="28"/>
                </w:rPr>
                <w:t>0405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4C4528" w:rsidR="001E41F3" w:rsidRPr="00410371" w:rsidRDefault="00B851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301C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346848" w:rsidR="001E41F3" w:rsidRPr="00AD592B" w:rsidRDefault="00AD592B" w:rsidP="00AD592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D592B">
              <w:rPr>
                <w:b/>
                <w:bCs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635AEDD" w:rsidR="00F25D98" w:rsidRDefault="00AD6D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2F1E5B" w:rsidR="001E41F3" w:rsidRDefault="00185133" w:rsidP="00AD592B">
            <w:pPr>
              <w:pStyle w:val="CRCoverPage"/>
              <w:spacing w:after="0"/>
              <w:rPr>
                <w:noProof/>
              </w:rPr>
            </w:pPr>
            <w:r>
              <w:t>Updates</w:t>
            </w:r>
            <w:r w:rsidR="00501A6F" w:rsidRPr="00501A6F">
              <w:t xml:space="preserve"> for 5G ProSe UE-to-UE Relay Discovery with Model 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73CBE0" w:rsidR="001E41F3" w:rsidRDefault="00AD592B" w:rsidP="00AD592B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07B504" w:rsidR="001E41F3" w:rsidRDefault="00AD592B" w:rsidP="00AD592B">
            <w:pPr>
              <w:pStyle w:val="CRCoverPage"/>
              <w:spacing w:after="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55DEB0" w:rsidR="001E41F3" w:rsidRDefault="00AD592B" w:rsidP="00AD592B">
            <w:pPr>
              <w:pStyle w:val="CRCoverPage"/>
              <w:spacing w:after="0"/>
              <w:rPr>
                <w:noProof/>
              </w:rPr>
            </w:pPr>
            <w: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40CA3D" w:rsidR="001E41F3" w:rsidRDefault="00AD592B" w:rsidP="00AD592B">
            <w:pPr>
              <w:pStyle w:val="CRCoverPage"/>
              <w:spacing w:after="0"/>
              <w:rPr>
                <w:noProof/>
              </w:rPr>
            </w:pPr>
            <w:r>
              <w:t>2023-11-03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BB1C8E" w:rsidR="001E41F3" w:rsidRDefault="00AD592B" w:rsidP="00AD592B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C22729" w:rsidR="001E41F3" w:rsidRDefault="00AD592B" w:rsidP="00AD592B">
            <w:pPr>
              <w:pStyle w:val="CRCoverPage"/>
              <w:spacing w:after="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F93360" w:rsidR="001E41F3" w:rsidRPr="00B85170" w:rsidRDefault="00B85170" w:rsidP="00B85170">
            <w:pPr>
              <w:pStyle w:val="NormalWeb"/>
              <w:spacing w:before="0" w:beforeAutospacing="0" w:after="0" w:afterAutospacing="0"/>
              <w:rPr>
                <w:rFonts w:ascii="Segoe UI" w:hAnsi="Segoe UI" w:cs="Segoe UI"/>
                <w:sz w:val="21"/>
                <w:szCs w:val="21"/>
                <w:lang w:val="en-US"/>
              </w:rPr>
            </w:pPr>
            <w:r w:rsidRPr="00B85170">
              <w:rPr>
                <w:rFonts w:ascii="Segoe UI" w:hAnsi="Segoe UI" w:cs="Segoe UI"/>
                <w:sz w:val="21"/>
                <w:szCs w:val="21"/>
                <w:lang w:val="en-US"/>
              </w:rPr>
              <w:t>According to the incoming LS from CT1 (S2-2311951), the</w:t>
            </w:r>
            <w:r w:rsidR="00EF7481" w:rsidRPr="00B85170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 xml:space="preserve"> UE-to-UE Relay Discovery procedure for Model B is missing information to allow the </w:t>
            </w:r>
            <w:r w:rsidR="00EF7481" w:rsidRPr="00B85170">
              <w:rPr>
                <w:rFonts w:ascii="Arial" w:hAnsi="Arial" w:cs="Arial"/>
                <w:sz w:val="20"/>
                <w:szCs w:val="20"/>
                <w:lang w:val="en-US"/>
              </w:rPr>
              <w:t xml:space="preserve">5G ProSe UE-to-UE Relay UE to send the UE-to-UE Relay Discovery Response message </w:t>
            </w:r>
            <w:r w:rsidR="00EF7481" w:rsidRPr="00B85170">
              <w:rPr>
                <w:rFonts w:ascii="Arial" w:hAnsi="Arial" w:cs="Arial"/>
                <w:sz w:val="20"/>
                <w:szCs w:val="20"/>
                <w:lang w:val="en-US" w:eastAsia="zh-CN"/>
              </w:rPr>
              <w:t xml:space="preserve">from the </w:t>
            </w:r>
            <w:proofErr w:type="spellStart"/>
            <w:r w:rsidR="00EF7481" w:rsidRPr="00B85170">
              <w:rPr>
                <w:rFonts w:ascii="Arial" w:hAnsi="Arial" w:cs="Arial"/>
                <w:sz w:val="20"/>
                <w:szCs w:val="20"/>
                <w:lang w:val="en-US" w:eastAsia="zh-CN"/>
              </w:rPr>
              <w:t>discoveree</w:t>
            </w:r>
            <w:proofErr w:type="spellEnd"/>
            <w:r w:rsidR="00EF7481" w:rsidRPr="00B85170">
              <w:rPr>
                <w:rFonts w:ascii="Arial" w:hAnsi="Arial" w:cs="Arial"/>
                <w:sz w:val="20"/>
                <w:szCs w:val="20"/>
                <w:lang w:val="en-US" w:eastAsia="zh-CN"/>
              </w:rPr>
              <w:t xml:space="preserve"> 5G ProSe End UE </w:t>
            </w:r>
            <w:r w:rsidR="00EF7481" w:rsidRPr="00B85170">
              <w:rPr>
                <w:rFonts w:ascii="Arial" w:hAnsi="Arial" w:cs="Arial"/>
                <w:sz w:val="20"/>
                <w:szCs w:val="20"/>
                <w:lang w:val="en-US"/>
              </w:rPr>
              <w:t>to the corresponding discoverer 5G ProSe End UE</w:t>
            </w:r>
            <w:r w:rsidR="00EF7481" w:rsidRPr="00B85170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.</w:t>
            </w:r>
            <w:r>
              <w:rPr>
                <w:rFonts w:ascii="Arial" w:hAnsi="Arial" w:cs="Arial"/>
                <w:noProof/>
                <w:sz w:val="20"/>
                <w:szCs w:val="20"/>
                <w:lang w:val="en-US"/>
              </w:rPr>
              <w:t xml:space="preserve"> This CR addresses this issue.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BDA6E0" w:rsidR="0069376C" w:rsidRDefault="008E2E22" w:rsidP="008E2E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Adding an additional parameter to the Solicitation and Response messages sent between the 5G ProSe UE-to-UE Relay and the Discoveree 5G ProSe End UE.</w:t>
            </w:r>
            <w:r w:rsidR="00184B25">
              <w:rPr>
                <w:noProof/>
              </w:rPr>
              <w:t xml:space="preserve"> Updated the list of Terms with the new parameter.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B2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84B25" w:rsidRDefault="00184B25" w:rsidP="00184B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D8C5D6" w:rsidR="00184B25" w:rsidRDefault="00184B25" w:rsidP="00184B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UE-to-UE Relay Discovery procedure for Model B will not work.</w:t>
            </w:r>
          </w:p>
        </w:tc>
      </w:tr>
      <w:tr w:rsidR="00184B25" w14:paraId="034AF533" w14:textId="77777777" w:rsidTr="00547111">
        <w:tc>
          <w:tcPr>
            <w:tcW w:w="2694" w:type="dxa"/>
            <w:gridSpan w:val="2"/>
          </w:tcPr>
          <w:p w14:paraId="39D9EB5B" w14:textId="77777777" w:rsidR="00184B25" w:rsidRDefault="00184B25" w:rsidP="00184B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84B25" w:rsidRDefault="00184B25" w:rsidP="00184B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B2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84B25" w:rsidRDefault="00184B25" w:rsidP="00184B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1B9794" w:rsidR="00184B25" w:rsidRDefault="00184B25" w:rsidP="00184B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3.1, 5.8.4.2, 6.3.2.4.3</w:t>
            </w:r>
          </w:p>
        </w:tc>
      </w:tr>
      <w:tr w:rsidR="00184B2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84B25" w:rsidRDefault="00184B25" w:rsidP="00184B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84B25" w:rsidRDefault="00184B25" w:rsidP="00184B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B2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84B25" w:rsidRDefault="00184B25" w:rsidP="00184B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84B25" w:rsidRDefault="00184B25" w:rsidP="00184B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84B25" w:rsidRDefault="00184B25" w:rsidP="00184B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84B25" w:rsidRDefault="00184B25" w:rsidP="00184B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84B25" w:rsidRDefault="00184B25" w:rsidP="00184B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4B2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84B25" w:rsidRDefault="00184B25" w:rsidP="00184B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84B25" w:rsidRDefault="00184B25" w:rsidP="00184B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559C21" w:rsidR="00184B25" w:rsidRDefault="00184B25" w:rsidP="00184B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84B25" w:rsidRDefault="00184B25" w:rsidP="00184B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84B25" w:rsidRDefault="00184B25" w:rsidP="00184B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4B2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84B25" w:rsidRDefault="00184B25" w:rsidP="00184B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84B25" w:rsidRDefault="00184B25" w:rsidP="00184B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539A38" w:rsidR="00184B25" w:rsidRDefault="00184B25" w:rsidP="00184B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84B25" w:rsidRDefault="00184B25" w:rsidP="00184B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84B25" w:rsidRDefault="00184B25" w:rsidP="00184B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4B2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84B25" w:rsidRDefault="00184B25" w:rsidP="00184B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84B25" w:rsidRDefault="00184B25" w:rsidP="00184B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503679" w:rsidR="00184B25" w:rsidRDefault="00184B25" w:rsidP="00184B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84B25" w:rsidRDefault="00184B25" w:rsidP="00184B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84B25" w:rsidRDefault="00184B25" w:rsidP="00184B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4B2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84B25" w:rsidRDefault="00184B25" w:rsidP="00184B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84B25" w:rsidRDefault="00184B25" w:rsidP="00184B25">
            <w:pPr>
              <w:pStyle w:val="CRCoverPage"/>
              <w:spacing w:after="0"/>
              <w:rPr>
                <w:noProof/>
              </w:rPr>
            </w:pPr>
          </w:p>
        </w:tc>
      </w:tr>
      <w:tr w:rsidR="00184B2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84B25" w:rsidRDefault="00184B25" w:rsidP="00184B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390E04" w:rsidR="00184B25" w:rsidRDefault="00184B25" w:rsidP="00184B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addressed the LS </w:t>
            </w:r>
            <w:r w:rsidRPr="00AE1B7A">
              <w:rPr>
                <w:noProof/>
              </w:rPr>
              <w:t>S2-2311951</w:t>
            </w:r>
            <w:r>
              <w:rPr>
                <w:noProof/>
              </w:rPr>
              <w:t>.</w:t>
            </w:r>
          </w:p>
        </w:tc>
      </w:tr>
      <w:tr w:rsidR="00184B2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84B25" w:rsidRPr="008863B9" w:rsidRDefault="00184B25" w:rsidP="00184B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84B25" w:rsidRPr="008863B9" w:rsidRDefault="00184B25" w:rsidP="00184B2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84B2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84B25" w:rsidRDefault="00184B25" w:rsidP="00184B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84B25" w:rsidRDefault="00184B25" w:rsidP="00184B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49A88C" w14:textId="77777777" w:rsidR="008E2E22" w:rsidRPr="00FA4E4A" w:rsidRDefault="008E2E22" w:rsidP="008E2E22"/>
    <w:p w14:paraId="32D3E59E" w14:textId="77777777" w:rsidR="008E2E22" w:rsidRDefault="008E2E22" w:rsidP="008E2E22">
      <w:pPr>
        <w:pStyle w:val="10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r>
        <w:rPr>
          <w:color w:val="FF0000"/>
        </w:rPr>
        <w:t xml:space="preserve">* * * Start of Changes * * * </w:t>
      </w:r>
    </w:p>
    <w:p w14:paraId="5A4E44B7" w14:textId="77777777" w:rsidR="004F5073" w:rsidRPr="00CB5EC9" w:rsidRDefault="004F5073" w:rsidP="004F5073">
      <w:pPr>
        <w:pStyle w:val="Heading2"/>
      </w:pPr>
      <w:bookmarkStart w:id="8" w:name="_Toc66692621"/>
      <w:bookmarkStart w:id="9" w:name="_Toc66701800"/>
      <w:bookmarkStart w:id="10" w:name="_Toc69883451"/>
      <w:bookmarkStart w:id="11" w:name="_Toc73625459"/>
      <w:bookmarkStart w:id="12" w:name="_Toc145931567"/>
      <w:bookmarkEnd w:id="1"/>
      <w:bookmarkEnd w:id="2"/>
      <w:bookmarkEnd w:id="3"/>
      <w:bookmarkEnd w:id="4"/>
      <w:bookmarkEnd w:id="5"/>
      <w:bookmarkEnd w:id="6"/>
      <w:bookmarkEnd w:id="7"/>
      <w:r w:rsidRPr="00CB5EC9">
        <w:t>3.1</w:t>
      </w:r>
      <w:r w:rsidRPr="00CB5EC9">
        <w:tab/>
        <w:t>Terms</w:t>
      </w:r>
      <w:bookmarkEnd w:id="8"/>
      <w:bookmarkEnd w:id="9"/>
      <w:bookmarkEnd w:id="10"/>
      <w:bookmarkEnd w:id="11"/>
      <w:bookmarkEnd w:id="12"/>
    </w:p>
    <w:p w14:paraId="07AF1440" w14:textId="77777777" w:rsidR="004F5073" w:rsidRPr="00CB5EC9" w:rsidRDefault="004F5073" w:rsidP="004F5073">
      <w:r w:rsidRPr="00CB5EC9">
        <w:t>For the purposes of the present document, the terms given in TR</w:t>
      </w:r>
      <w:r>
        <w:t> </w:t>
      </w:r>
      <w:r w:rsidRPr="00CB5EC9">
        <w:t>21.905</w:t>
      </w:r>
      <w:r>
        <w:t> </w:t>
      </w:r>
      <w:r w:rsidRPr="00CB5EC9">
        <w:t>[1] and the following apply. A term defined in the present document takes precedence over the definition of the same term, if any, in TR</w:t>
      </w:r>
      <w:r>
        <w:t> </w:t>
      </w:r>
      <w:r w:rsidRPr="00CB5EC9">
        <w:t>21.905</w:t>
      </w:r>
      <w:r>
        <w:t> </w:t>
      </w:r>
      <w:r w:rsidRPr="00CB5EC9">
        <w:t>[1].</w:t>
      </w:r>
    </w:p>
    <w:p w14:paraId="62A880B6" w14:textId="77777777" w:rsidR="004F5073" w:rsidRPr="00CB5EC9" w:rsidRDefault="004F5073" w:rsidP="004F5073">
      <w:pPr>
        <w:rPr>
          <w:b/>
          <w:noProof/>
        </w:rPr>
      </w:pPr>
      <w:r w:rsidRPr="00CB5EC9">
        <w:rPr>
          <w:b/>
          <w:noProof/>
          <w:lang w:eastAsia="zh-CN"/>
        </w:rPr>
        <w:t xml:space="preserve">5G </w:t>
      </w:r>
      <w:r w:rsidRPr="00CB5EC9">
        <w:rPr>
          <w:b/>
          <w:noProof/>
        </w:rPr>
        <w:t>ProSe</w:t>
      </w:r>
      <w:r w:rsidRPr="00CB5EC9">
        <w:rPr>
          <w:b/>
        </w:rPr>
        <w:t xml:space="preserve">-enabled UE: </w:t>
      </w:r>
      <w:r w:rsidRPr="00CB5EC9">
        <w:t>A UE that supports</w:t>
      </w:r>
      <w:r w:rsidRPr="00CB5EC9">
        <w:rPr>
          <w:lang w:eastAsia="zh-CN"/>
        </w:rPr>
        <w:t xml:space="preserve"> 5G</w:t>
      </w:r>
      <w:r w:rsidRPr="00CB5EC9">
        <w:t xml:space="preserve"> </w:t>
      </w:r>
      <w:r w:rsidRPr="00CB5EC9">
        <w:rPr>
          <w:noProof/>
        </w:rPr>
        <w:t>ProSe</w:t>
      </w:r>
      <w:r w:rsidRPr="00CB5EC9">
        <w:t xml:space="preserve"> requirements and associated procedures.</w:t>
      </w:r>
    </w:p>
    <w:p w14:paraId="755EBF6C" w14:textId="77777777" w:rsidR="004F5073" w:rsidRPr="00CB5EC9" w:rsidRDefault="004F5073" w:rsidP="004F5073">
      <w:r w:rsidRPr="00CB5EC9">
        <w:rPr>
          <w:b/>
          <w:noProof/>
        </w:rPr>
        <w:t>5G ProSe</w:t>
      </w:r>
      <w:r w:rsidRPr="00CB5EC9">
        <w:rPr>
          <w:b/>
        </w:rPr>
        <w:t xml:space="preserve"> Direct Discovery:</w:t>
      </w:r>
      <w:r w:rsidRPr="00CB5EC9">
        <w:t xml:space="preserve"> A procedure employed by a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-enabled UE to discover other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>-enabled UEs in its vicinity based on direct radio transmissions between the two UEs with NR technology.</w:t>
      </w:r>
    </w:p>
    <w:p w14:paraId="4EE2955C" w14:textId="77777777" w:rsidR="004F5073" w:rsidRPr="00CB5EC9" w:rsidRDefault="004F5073" w:rsidP="004F5073">
      <w:r w:rsidRPr="00CB5EC9">
        <w:rPr>
          <w:b/>
          <w:noProof/>
        </w:rPr>
        <w:t>5G ProSe</w:t>
      </w:r>
      <w:r w:rsidRPr="00CB5EC9">
        <w:rPr>
          <w:b/>
        </w:rPr>
        <w:t xml:space="preserve"> Direct Communication:</w:t>
      </w:r>
      <w:r w:rsidRPr="00CB5EC9">
        <w:t xml:space="preserve"> A communication between two or more UEs in proximity that are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>-enabled, by means of user plane transmission using NR technology via a path not traversing any network node.</w:t>
      </w:r>
    </w:p>
    <w:p w14:paraId="6588BF77" w14:textId="77777777" w:rsidR="004F5073" w:rsidRPr="00CB5EC9" w:rsidRDefault="004F5073" w:rsidP="004F5073">
      <w:r w:rsidRPr="00CB5EC9">
        <w:rPr>
          <w:rFonts w:eastAsia="SimSun"/>
          <w:b/>
          <w:noProof/>
          <w:lang w:eastAsia="zh-CN"/>
        </w:rPr>
        <w:t xml:space="preserve">5G </w:t>
      </w:r>
      <w:r w:rsidRPr="00CB5EC9">
        <w:rPr>
          <w:b/>
          <w:noProof/>
        </w:rPr>
        <w:t>ProSe</w:t>
      </w:r>
      <w:r w:rsidRPr="00CB5EC9">
        <w:rPr>
          <w:b/>
        </w:rPr>
        <w:t xml:space="preserve"> UE-to-Network Relay:</w:t>
      </w:r>
      <w:r w:rsidRPr="00CB5EC9">
        <w:t xml:space="preserve"> A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-enabled UE that provides functionality to support connectivity to the network for </w:t>
      </w:r>
      <w:r w:rsidRPr="00CB5EC9">
        <w:rPr>
          <w:rFonts w:eastAsia="SimSun"/>
          <w:lang w:eastAsia="zh-CN"/>
        </w:rPr>
        <w:t xml:space="preserve">5G ProSe </w:t>
      </w:r>
      <w:r w:rsidRPr="00CB5EC9">
        <w:t>Remote UE(s).</w:t>
      </w:r>
    </w:p>
    <w:p w14:paraId="4A26184A" w14:textId="77777777" w:rsidR="004F5073" w:rsidRPr="00CB5EC9" w:rsidRDefault="004F5073" w:rsidP="004F5073">
      <w:r w:rsidRPr="00CB5EC9">
        <w:rPr>
          <w:rFonts w:eastAsia="SimSun"/>
          <w:b/>
          <w:lang w:eastAsia="zh-CN"/>
        </w:rPr>
        <w:t xml:space="preserve">5G ProSe </w:t>
      </w:r>
      <w:r w:rsidRPr="00CB5EC9">
        <w:rPr>
          <w:b/>
        </w:rPr>
        <w:t xml:space="preserve">Remote UE: </w:t>
      </w:r>
      <w:r w:rsidRPr="00CB5EC9">
        <w:t xml:space="preserve">A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-enabled UE that communicates with a DN via a </w:t>
      </w:r>
      <w:r w:rsidRPr="00CB5EC9">
        <w:rPr>
          <w:rFonts w:eastAsia="SimSun"/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 UE-to-Network Relay.</w:t>
      </w:r>
    </w:p>
    <w:p w14:paraId="327EA37A" w14:textId="77777777" w:rsidR="004F5073" w:rsidRDefault="004F5073" w:rsidP="004F5073">
      <w:r w:rsidRPr="00140F75">
        <w:rPr>
          <w:b/>
          <w:bCs/>
        </w:rPr>
        <w:t>5G ProSe UE-to-UE Relay:</w:t>
      </w:r>
      <w:r>
        <w:t xml:space="preserve"> A 5G ProSe-enabled UE that provides functionality to support connectivity between 5G ProSe End UEs.</w:t>
      </w:r>
    </w:p>
    <w:p w14:paraId="3F525BEF" w14:textId="77777777" w:rsidR="004F5073" w:rsidRDefault="004F5073" w:rsidP="004F5073">
      <w:r w:rsidRPr="00140F75">
        <w:rPr>
          <w:b/>
          <w:bCs/>
        </w:rPr>
        <w:t>5G ProSe End UE:</w:t>
      </w:r>
      <w:r>
        <w:t xml:space="preserve"> A 5G ProSe-enabled UE that connects with another 5G ProSe-enabled UE(s) via a 5G ProSe UE-to-UE Relay.</w:t>
      </w:r>
    </w:p>
    <w:p w14:paraId="559DA6C8" w14:textId="77777777" w:rsidR="004F5073" w:rsidRPr="00CB5EC9" w:rsidRDefault="004F5073" w:rsidP="004F5073">
      <w:pPr>
        <w:rPr>
          <w:b/>
          <w:noProof/>
        </w:rPr>
      </w:pPr>
      <w:r w:rsidRPr="00CB5EC9">
        <w:rPr>
          <w:b/>
        </w:rPr>
        <w:t>Application Layer ID:</w:t>
      </w:r>
      <w:r w:rsidRPr="00CB5EC9">
        <w:t xml:space="preserve"> An </w:t>
      </w:r>
      <w:r>
        <w:t xml:space="preserve">identifier </w:t>
      </w:r>
      <w:r w:rsidRPr="00CB5EC9">
        <w:t xml:space="preserve">identifying a </w:t>
      </w:r>
      <w:r w:rsidRPr="00CB5EC9">
        <w:rPr>
          <w:lang w:eastAsia="zh-CN"/>
        </w:rPr>
        <w:t xml:space="preserve">5G </w:t>
      </w:r>
      <w:r w:rsidRPr="00CB5EC9">
        <w:t>ProSe-enabled UE within the context of a specific application. The format of this identifier is outside the scope of 3GPP.</w:t>
      </w:r>
    </w:p>
    <w:p w14:paraId="1C142106" w14:textId="77777777" w:rsidR="004F5073" w:rsidRDefault="004F5073" w:rsidP="004F5073">
      <w:pPr>
        <w:rPr>
          <w:ins w:id="13" w:author="Ericsson" w:date="2023-11-01T16:37:00Z"/>
        </w:rPr>
      </w:pPr>
      <w:r w:rsidRPr="00CB5EC9">
        <w:rPr>
          <w:b/>
          <w:lang w:eastAsia="zh-CN"/>
        </w:rPr>
        <w:t>D</w:t>
      </w:r>
      <w:r w:rsidRPr="00CB5EC9">
        <w:rPr>
          <w:b/>
        </w:rPr>
        <w:t xml:space="preserve">irect </w:t>
      </w:r>
      <w:r w:rsidRPr="00CB5EC9">
        <w:rPr>
          <w:b/>
          <w:lang w:eastAsia="zh-CN"/>
        </w:rPr>
        <w:t>N</w:t>
      </w:r>
      <w:r w:rsidRPr="00CB5EC9">
        <w:rPr>
          <w:b/>
        </w:rPr>
        <w:t xml:space="preserve">etwork </w:t>
      </w:r>
      <w:r w:rsidRPr="00CB5EC9">
        <w:rPr>
          <w:b/>
          <w:lang w:eastAsia="zh-CN"/>
        </w:rPr>
        <w:t>Communication</w:t>
      </w:r>
      <w:r w:rsidRPr="00CB5EC9">
        <w:rPr>
          <w:b/>
        </w:rPr>
        <w:t>:</w:t>
      </w:r>
      <w:r w:rsidRPr="00CB5EC9">
        <w:t xml:space="preserve"> </w:t>
      </w:r>
      <w:r w:rsidRPr="00CB5EC9">
        <w:rPr>
          <w:lang w:eastAsia="zh-CN"/>
        </w:rPr>
        <w:t>O</w:t>
      </w:r>
      <w:r w:rsidRPr="00CB5EC9">
        <w:t xml:space="preserve">ne mode of network </w:t>
      </w:r>
      <w:r w:rsidRPr="00CB5EC9">
        <w:rPr>
          <w:lang w:eastAsia="zh-CN"/>
        </w:rPr>
        <w:t>communication</w:t>
      </w:r>
      <w:r w:rsidRPr="00CB5EC9">
        <w:t xml:space="preserve">, where there is no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 </w:t>
      </w:r>
      <w:r w:rsidRPr="00CB5EC9">
        <w:rPr>
          <w:lang w:eastAsia="zh-CN"/>
        </w:rPr>
        <w:t>UE-to-Network Relay</w:t>
      </w:r>
      <w:r w:rsidRPr="00CB5EC9">
        <w:t xml:space="preserve"> between a UE and the 5G network.</w:t>
      </w:r>
    </w:p>
    <w:p w14:paraId="4B4398E7" w14:textId="77777777" w:rsidR="004F5073" w:rsidRPr="00CB5EC9" w:rsidRDefault="004F5073" w:rsidP="004F5073">
      <w:pPr>
        <w:rPr>
          <w:lang w:eastAsia="zh-CN"/>
        </w:rPr>
      </w:pPr>
      <w:ins w:id="14" w:author="Ericsson" w:date="2023-11-01T16:37:00Z">
        <w:r w:rsidRPr="0043426B">
          <w:rPr>
            <w:b/>
            <w:bCs/>
            <w:rPrChange w:id="15" w:author="Ericsson" w:date="2023-11-01T16:39:00Z">
              <w:rPr/>
            </w:rPrChange>
          </w:rPr>
          <w:t>Discoverer Layer-2 ID:</w:t>
        </w:r>
        <w:r>
          <w:t xml:space="preserve"> </w:t>
        </w:r>
      </w:ins>
      <w:ins w:id="16" w:author="Ericsson" w:date="2023-11-01T16:38:00Z">
        <w:r>
          <w:t xml:space="preserve">The layer-2 </w:t>
        </w:r>
        <w:proofErr w:type="spellStart"/>
        <w:r>
          <w:t>idenifier</w:t>
        </w:r>
        <w:proofErr w:type="spellEnd"/>
        <w:r>
          <w:t xml:space="preserve"> of a Discoverer 5G ProSe End UE.</w:t>
        </w:r>
      </w:ins>
    </w:p>
    <w:p w14:paraId="7B4DB8D2" w14:textId="77777777" w:rsidR="004F5073" w:rsidRPr="00CB5EC9" w:rsidRDefault="004F5073" w:rsidP="004F5073">
      <w:r w:rsidRPr="00CB5EC9">
        <w:rPr>
          <w:b/>
          <w:lang w:eastAsia="zh-CN"/>
        </w:rPr>
        <w:t>I</w:t>
      </w:r>
      <w:r w:rsidRPr="00CB5EC9">
        <w:rPr>
          <w:b/>
        </w:rPr>
        <w:t xml:space="preserve">ndirect </w:t>
      </w:r>
      <w:r w:rsidRPr="00CB5EC9">
        <w:rPr>
          <w:b/>
          <w:lang w:eastAsia="zh-CN"/>
        </w:rPr>
        <w:t>N</w:t>
      </w:r>
      <w:r w:rsidRPr="00CB5EC9">
        <w:rPr>
          <w:b/>
        </w:rPr>
        <w:t xml:space="preserve">etwork </w:t>
      </w:r>
      <w:r w:rsidRPr="00CB5EC9">
        <w:rPr>
          <w:b/>
          <w:lang w:eastAsia="zh-CN"/>
        </w:rPr>
        <w:t>Communication</w:t>
      </w:r>
      <w:r w:rsidRPr="00CB5EC9">
        <w:rPr>
          <w:b/>
        </w:rPr>
        <w:t>:</w:t>
      </w:r>
      <w:r w:rsidRPr="00CB5EC9">
        <w:t xml:space="preserve"> </w:t>
      </w:r>
      <w:r w:rsidRPr="00CB5EC9">
        <w:rPr>
          <w:lang w:eastAsia="zh-CN"/>
        </w:rPr>
        <w:t>O</w:t>
      </w:r>
      <w:r w:rsidRPr="00CB5EC9">
        <w:t xml:space="preserve">ne mode of network </w:t>
      </w:r>
      <w:r w:rsidRPr="00CB5EC9">
        <w:rPr>
          <w:lang w:eastAsia="zh-CN"/>
        </w:rPr>
        <w:t>communication</w:t>
      </w:r>
      <w:r w:rsidRPr="00CB5EC9">
        <w:t xml:space="preserve">, where there is a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 </w:t>
      </w:r>
      <w:r w:rsidRPr="00CB5EC9">
        <w:rPr>
          <w:lang w:eastAsia="zh-CN"/>
        </w:rPr>
        <w:t>UE-to-Network R</w:t>
      </w:r>
      <w:r w:rsidRPr="00CB5EC9">
        <w:t>elay between a UE and the 5G network.</w:t>
      </w:r>
    </w:p>
    <w:p w14:paraId="6FB8477F" w14:textId="77777777" w:rsidR="004F5073" w:rsidRPr="00CB5EC9" w:rsidRDefault="004F5073" w:rsidP="004F5073">
      <w:pPr>
        <w:rPr>
          <w:rFonts w:eastAsia="DengXian"/>
          <w:noProof/>
        </w:rPr>
      </w:pPr>
      <w:r w:rsidRPr="00CB5EC9">
        <w:rPr>
          <w:b/>
          <w:bCs/>
        </w:rPr>
        <w:t xml:space="preserve">Member ID: </w:t>
      </w:r>
      <w:r w:rsidRPr="00CB5EC9">
        <w:rPr>
          <w:rFonts w:eastAsia="DengXian"/>
          <w:noProof/>
        </w:rPr>
        <w:t>An identifier uniquely identifying a member in the Application Layer managed group and that is managed by the Pro</w:t>
      </w:r>
      <w:r w:rsidRPr="00CB5EC9">
        <w:rPr>
          <w:rFonts w:eastAsia="DengXian"/>
          <w:noProof/>
          <w:lang w:eastAsia="zh-CN"/>
        </w:rPr>
        <w:t>Se</w:t>
      </w:r>
      <w:r w:rsidRPr="00CB5EC9">
        <w:rPr>
          <w:rFonts w:eastAsia="DengXian"/>
          <w:noProof/>
        </w:rPr>
        <w:t xml:space="preserve"> application layer.</w:t>
      </w:r>
    </w:p>
    <w:p w14:paraId="0B9BD30B" w14:textId="77777777" w:rsidR="004F5073" w:rsidRPr="00CB5EC9" w:rsidRDefault="004F5073" w:rsidP="004F5073">
      <w:r w:rsidRPr="00CB5EC9">
        <w:rPr>
          <w:b/>
          <w:bCs/>
        </w:rPr>
        <w:t>Mode of communication:</w:t>
      </w:r>
      <w:r w:rsidRPr="00CB5EC9">
        <w:t xml:space="preserve"> Mode of communication to be used by the </w:t>
      </w:r>
      <w:r w:rsidRPr="00CB5EC9">
        <w:rPr>
          <w:lang w:eastAsia="zh-CN"/>
        </w:rPr>
        <w:t xml:space="preserve">5G ProSe-enabled </w:t>
      </w:r>
      <w:r w:rsidRPr="00CB5EC9">
        <w:t>UE over PC5 reference point, i.e. broadcast mode, groupcast mode or unicast mode.</w:t>
      </w:r>
    </w:p>
    <w:p w14:paraId="73FC02DE" w14:textId="77777777" w:rsidR="004F5073" w:rsidRPr="00CB5EC9" w:rsidRDefault="004F5073" w:rsidP="004F5073">
      <w:pPr>
        <w:rPr>
          <w:lang w:eastAsia="ko-KR"/>
        </w:rPr>
      </w:pPr>
      <w:r w:rsidRPr="00CB5EC9">
        <w:rPr>
          <w:b/>
          <w:lang w:eastAsia="ko-KR"/>
        </w:rPr>
        <w:t>Open ProSe Discovery</w:t>
      </w:r>
      <w:r w:rsidRPr="00CB5EC9">
        <w:rPr>
          <w:lang w:eastAsia="ko-KR"/>
        </w:rPr>
        <w:t xml:space="preserve">: ProSe Direct Discovery without explicit permission from the </w:t>
      </w:r>
      <w:r w:rsidRPr="00CB5EC9">
        <w:rPr>
          <w:lang w:eastAsia="zh-CN"/>
        </w:rPr>
        <w:t xml:space="preserve">5G </w:t>
      </w:r>
      <w:r w:rsidRPr="00CB5EC9">
        <w:rPr>
          <w:lang w:eastAsia="ko-KR"/>
        </w:rPr>
        <w:t>ProSe-enabled UE being discovered, according to TS</w:t>
      </w:r>
      <w:r>
        <w:rPr>
          <w:lang w:eastAsia="ko-KR"/>
        </w:rPr>
        <w:t> </w:t>
      </w:r>
      <w:r w:rsidRPr="00CB5EC9">
        <w:rPr>
          <w:lang w:eastAsia="ko-KR"/>
        </w:rPr>
        <w:t>22.278</w:t>
      </w:r>
      <w:r>
        <w:rPr>
          <w:lang w:eastAsia="ko-KR"/>
        </w:rPr>
        <w:t> </w:t>
      </w:r>
      <w:r w:rsidRPr="00CB5EC9">
        <w:rPr>
          <w:lang w:eastAsia="ko-KR"/>
        </w:rPr>
        <w:t>[7].</w:t>
      </w:r>
    </w:p>
    <w:p w14:paraId="2606EF7E" w14:textId="77777777" w:rsidR="004F5073" w:rsidRPr="00CB5EC9" w:rsidRDefault="004F5073" w:rsidP="004F5073">
      <w:pPr>
        <w:rPr>
          <w:lang w:eastAsia="zh-CN"/>
        </w:rPr>
      </w:pPr>
      <w:r w:rsidRPr="00CB5EC9">
        <w:rPr>
          <w:b/>
          <w:bCs/>
        </w:rPr>
        <w:t>ProSe identifier:</w:t>
      </w:r>
      <w:r w:rsidRPr="00CB5EC9">
        <w:t xml:space="preserve"> </w:t>
      </w:r>
      <w:r>
        <w:t xml:space="preserve">A globally unique </w:t>
      </w:r>
      <w:r w:rsidRPr="00CB5EC9">
        <w:t xml:space="preserve">identifier used to </w:t>
      </w:r>
      <w:r>
        <w:t xml:space="preserve">identify </w:t>
      </w:r>
      <w:r w:rsidRPr="00CB5EC9">
        <w:t>the ProSe Application associated with the ProSe operation in</w:t>
      </w:r>
      <w:r>
        <w:t xml:space="preserve"> 5G</w:t>
      </w:r>
      <w:r w:rsidRPr="00CB5EC9">
        <w:t xml:space="preserve"> ProSe Direct Discovery and </w:t>
      </w:r>
      <w:r>
        <w:t xml:space="preserve">5G </w:t>
      </w:r>
      <w:r w:rsidRPr="00CB5EC9">
        <w:t>ProSe Direct Communication.</w:t>
      </w:r>
      <w:r>
        <w:t xml:space="preserve"> In this Release, the "Application ID" defined in TS 23.303 [3] can be used as the ProSe identifier in 5G ProSe Direct Discovery and in a consequent 5G ProSe Direct Communication</w:t>
      </w:r>
      <w:r w:rsidRPr="00CB5EC9">
        <w:rPr>
          <w:lang w:eastAsia="ko-KR"/>
        </w:rPr>
        <w:t>.</w:t>
      </w:r>
    </w:p>
    <w:p w14:paraId="731E7D87" w14:textId="77777777" w:rsidR="004F5073" w:rsidRPr="00CB5EC9" w:rsidRDefault="004F5073" w:rsidP="004F5073">
      <w:pPr>
        <w:rPr>
          <w:lang w:eastAsia="ko-KR"/>
        </w:rPr>
      </w:pPr>
      <w:r w:rsidRPr="00CB5EC9">
        <w:rPr>
          <w:b/>
          <w:lang w:eastAsia="ko-KR"/>
        </w:rPr>
        <w:t>Restricted ProSe Discovery</w:t>
      </w:r>
      <w:r w:rsidRPr="00CB5EC9">
        <w:rPr>
          <w:lang w:eastAsia="ko-KR"/>
        </w:rPr>
        <w:t>:</w:t>
      </w:r>
      <w:r w:rsidRPr="00CB5EC9">
        <w:rPr>
          <w:b/>
          <w:lang w:eastAsia="ko-KR"/>
        </w:rPr>
        <w:t xml:space="preserve"> </w:t>
      </w:r>
      <w:r w:rsidRPr="00CB5EC9">
        <w:rPr>
          <w:lang w:eastAsia="ko-KR"/>
        </w:rPr>
        <w:t xml:space="preserve">ProSe Direct Discovery that only takes place with explicit permission from the </w:t>
      </w:r>
      <w:r w:rsidRPr="00CB5EC9">
        <w:rPr>
          <w:lang w:eastAsia="zh-CN"/>
        </w:rPr>
        <w:t xml:space="preserve">5G </w:t>
      </w:r>
      <w:r w:rsidRPr="00CB5EC9">
        <w:rPr>
          <w:lang w:eastAsia="ko-KR"/>
        </w:rPr>
        <w:t>ProSe-enabled UE being discovered, according to TS</w:t>
      </w:r>
      <w:r>
        <w:rPr>
          <w:lang w:eastAsia="ko-KR"/>
        </w:rPr>
        <w:t> </w:t>
      </w:r>
      <w:r w:rsidRPr="00CB5EC9">
        <w:rPr>
          <w:lang w:eastAsia="ko-KR"/>
        </w:rPr>
        <w:t>22.278</w:t>
      </w:r>
      <w:r>
        <w:rPr>
          <w:lang w:eastAsia="ko-KR"/>
        </w:rPr>
        <w:t> </w:t>
      </w:r>
      <w:r w:rsidRPr="00CB5EC9">
        <w:rPr>
          <w:lang w:eastAsia="ko-KR"/>
        </w:rPr>
        <w:t>[7].</w:t>
      </w:r>
    </w:p>
    <w:p w14:paraId="73C28C31" w14:textId="77777777" w:rsidR="004F5073" w:rsidRPr="00F40748" w:rsidRDefault="004F5073" w:rsidP="004F5073">
      <w:r w:rsidRPr="00F40748">
        <w:rPr>
          <w:b/>
          <w:bCs/>
        </w:rPr>
        <w:t>Relay Service Code:</w:t>
      </w:r>
      <w:r>
        <w:t xml:space="preserve"> A Relay Service Code is used for the case of UE-to-Network Relay as well as for the case of UE-to-UE Relay. The definition for the case of UE-to-Network Relay is in TS 23.303 [3]. For the case of UE-to-UE Relay, the Relay Service Code is used to identify a connectivity service the 5G ProSe UE-to-UE Relay provides and the authorized users the 5G ProSe UE-to-UE Relay would offer service to. The definition of values of Relay Service Code for the case of UE-to-UE Relay is out of scope of this specification.</w:t>
      </w:r>
    </w:p>
    <w:p w14:paraId="0989203A" w14:textId="77777777" w:rsidR="004F5073" w:rsidRPr="00CB5EC9" w:rsidRDefault="004F5073" w:rsidP="004F5073">
      <w:r w:rsidRPr="00CB5EC9">
        <w:rPr>
          <w:b/>
          <w:lang w:eastAsia="zh-CN"/>
        </w:rPr>
        <w:t>User Info ID:</w:t>
      </w:r>
      <w:r w:rsidRPr="00CB5EC9">
        <w:rPr>
          <w:lang w:eastAsia="zh-CN"/>
        </w:rPr>
        <w:t xml:space="preserve"> The User Info ID is </w:t>
      </w:r>
      <w:r w:rsidRPr="00CB5EC9">
        <w:t xml:space="preserve">configured for Model A or Model B Group Member Discovery and 5G ProSe UE-to-Network Relay Discovery either for public safety or commercial applications based on the policy of the HPLMN or via </w:t>
      </w:r>
      <w:r w:rsidRPr="00CB5EC9">
        <w:lastRenderedPageBreak/>
        <w:t>the ProSe application server that allocates it. The definition of values of User Info ID is out of scope of this specification.</w:t>
      </w:r>
    </w:p>
    <w:p w14:paraId="6CA5FE40" w14:textId="77777777" w:rsidR="004F5073" w:rsidRPr="00CB5EC9" w:rsidRDefault="004F5073" w:rsidP="004F5073">
      <w:r w:rsidRPr="00CB5EC9">
        <w:t>For the purposes of the present document, the following term and definition given in TS</w:t>
      </w:r>
      <w:r>
        <w:t> </w:t>
      </w:r>
      <w:r w:rsidRPr="00CB5EC9">
        <w:t>23.303</w:t>
      </w:r>
      <w:r>
        <w:t> </w:t>
      </w:r>
      <w:r w:rsidRPr="00CB5EC9">
        <w:t>[3] apply:</w:t>
      </w:r>
    </w:p>
    <w:p w14:paraId="3717CB65" w14:textId="77777777" w:rsidR="004F5073" w:rsidRPr="00CB5EC9" w:rsidRDefault="004F5073" w:rsidP="004F5073">
      <w:pPr>
        <w:pStyle w:val="EW"/>
        <w:rPr>
          <w:b/>
          <w:bCs/>
        </w:rPr>
      </w:pPr>
      <w:r w:rsidRPr="00CB5EC9">
        <w:rPr>
          <w:b/>
          <w:bCs/>
        </w:rPr>
        <w:t>Application Layer Group ID</w:t>
      </w:r>
    </w:p>
    <w:p w14:paraId="26E2BC22" w14:textId="77777777" w:rsidR="004F5073" w:rsidRPr="00CB5EC9" w:rsidRDefault="004F5073" w:rsidP="004F5073">
      <w:pPr>
        <w:pStyle w:val="EW"/>
        <w:rPr>
          <w:b/>
          <w:bCs/>
        </w:rPr>
      </w:pPr>
      <w:r w:rsidRPr="00CB5EC9">
        <w:rPr>
          <w:b/>
          <w:bCs/>
        </w:rPr>
        <w:t>Destination Layer-2 ID</w:t>
      </w:r>
    </w:p>
    <w:p w14:paraId="6358210B" w14:textId="77777777" w:rsidR="004F5073" w:rsidRPr="00CB5EC9" w:rsidRDefault="004F5073" w:rsidP="004F5073">
      <w:pPr>
        <w:pStyle w:val="EW"/>
        <w:rPr>
          <w:b/>
          <w:bCs/>
        </w:rPr>
      </w:pPr>
      <w:r w:rsidRPr="00CB5EC9">
        <w:rPr>
          <w:b/>
          <w:bCs/>
        </w:rPr>
        <w:t>Discovery Entry ID</w:t>
      </w:r>
    </w:p>
    <w:p w14:paraId="46F881C8" w14:textId="77777777" w:rsidR="004F5073" w:rsidRPr="00CB5EC9" w:rsidRDefault="004F5073" w:rsidP="004F5073">
      <w:pPr>
        <w:pStyle w:val="EW"/>
        <w:rPr>
          <w:b/>
          <w:bCs/>
        </w:rPr>
      </w:pPr>
      <w:r w:rsidRPr="00CB5EC9">
        <w:rPr>
          <w:b/>
          <w:bCs/>
        </w:rPr>
        <w:t>Discovery Filter</w:t>
      </w:r>
    </w:p>
    <w:p w14:paraId="4697A6E1" w14:textId="77777777" w:rsidR="004F5073" w:rsidRPr="00CB5EC9" w:rsidRDefault="004F5073" w:rsidP="004F5073">
      <w:pPr>
        <w:pStyle w:val="EW"/>
        <w:rPr>
          <w:b/>
          <w:bCs/>
        </w:rPr>
      </w:pPr>
      <w:r w:rsidRPr="00CB5EC9">
        <w:rPr>
          <w:b/>
          <w:bCs/>
        </w:rPr>
        <w:t>Discovery Query Filter</w:t>
      </w:r>
    </w:p>
    <w:p w14:paraId="42E9DBAE" w14:textId="77777777" w:rsidR="004F5073" w:rsidRPr="00CB5EC9" w:rsidRDefault="004F5073" w:rsidP="004F5073">
      <w:pPr>
        <w:pStyle w:val="EW"/>
        <w:rPr>
          <w:b/>
          <w:bCs/>
        </w:rPr>
      </w:pPr>
      <w:r w:rsidRPr="00CB5EC9">
        <w:rPr>
          <w:b/>
          <w:bCs/>
        </w:rPr>
        <w:t>Discovery Response Filter</w:t>
      </w:r>
    </w:p>
    <w:p w14:paraId="209D892A" w14:textId="77777777" w:rsidR="004F5073" w:rsidRPr="00CB5EC9" w:rsidRDefault="004F5073" w:rsidP="004F5073">
      <w:pPr>
        <w:pStyle w:val="EW"/>
        <w:rPr>
          <w:b/>
          <w:bCs/>
        </w:rPr>
      </w:pPr>
      <w:r w:rsidRPr="00CB5EC9">
        <w:rPr>
          <w:b/>
          <w:bCs/>
        </w:rPr>
        <w:t>Geographical Area</w:t>
      </w:r>
    </w:p>
    <w:p w14:paraId="56A3D9C3" w14:textId="77777777" w:rsidR="004F5073" w:rsidRPr="00CB5EC9" w:rsidRDefault="004F5073" w:rsidP="004F5073">
      <w:pPr>
        <w:pStyle w:val="EW"/>
        <w:rPr>
          <w:b/>
          <w:bCs/>
        </w:rPr>
      </w:pPr>
      <w:r w:rsidRPr="00CB5EC9">
        <w:rPr>
          <w:b/>
          <w:bCs/>
        </w:rPr>
        <w:t>Local PLMN</w:t>
      </w:r>
    </w:p>
    <w:p w14:paraId="66E5EEF2" w14:textId="77777777" w:rsidR="004F5073" w:rsidRPr="005A0264" w:rsidRDefault="004F5073" w:rsidP="004F5073">
      <w:pPr>
        <w:pStyle w:val="EW"/>
        <w:rPr>
          <w:b/>
          <w:bCs/>
          <w:lang w:val="sv-SE"/>
        </w:rPr>
      </w:pPr>
      <w:r w:rsidRPr="005A0264">
        <w:rPr>
          <w:b/>
          <w:bCs/>
          <w:lang w:val="sv-SE"/>
        </w:rPr>
        <w:t>Model A</w:t>
      </w:r>
    </w:p>
    <w:p w14:paraId="1E0CA357" w14:textId="77777777" w:rsidR="004F5073" w:rsidRPr="005A0264" w:rsidRDefault="004F5073" w:rsidP="004F5073">
      <w:pPr>
        <w:pStyle w:val="EW"/>
        <w:rPr>
          <w:b/>
          <w:bCs/>
          <w:lang w:val="sv-SE"/>
        </w:rPr>
      </w:pPr>
      <w:r w:rsidRPr="005A0264">
        <w:rPr>
          <w:b/>
          <w:bCs/>
          <w:lang w:val="sv-SE"/>
        </w:rPr>
        <w:t>Model B</w:t>
      </w:r>
    </w:p>
    <w:p w14:paraId="65E309E2" w14:textId="77777777" w:rsidR="004F5073" w:rsidRPr="005A0264" w:rsidRDefault="004F5073" w:rsidP="004F5073">
      <w:pPr>
        <w:pStyle w:val="EW"/>
        <w:rPr>
          <w:b/>
          <w:bCs/>
          <w:lang w:val="sv-SE"/>
        </w:rPr>
      </w:pPr>
      <w:r w:rsidRPr="005A0264">
        <w:rPr>
          <w:b/>
          <w:bCs/>
          <w:lang w:val="sv-SE"/>
        </w:rPr>
        <w:t>Metadata Index Mask</w:t>
      </w:r>
    </w:p>
    <w:p w14:paraId="51FF15AB" w14:textId="77777777" w:rsidR="004F5073" w:rsidRPr="00833BD5" w:rsidRDefault="004F5073" w:rsidP="004F5073">
      <w:pPr>
        <w:pStyle w:val="EW"/>
        <w:rPr>
          <w:b/>
          <w:bCs/>
          <w:lang w:val="sv-SE"/>
        </w:rPr>
      </w:pPr>
      <w:r w:rsidRPr="00833BD5">
        <w:rPr>
          <w:b/>
          <w:bCs/>
          <w:lang w:val="sv-SE"/>
        </w:rPr>
        <w:t>ProSe Application ID</w:t>
      </w:r>
    </w:p>
    <w:p w14:paraId="41EF108C" w14:textId="77777777" w:rsidR="004F5073" w:rsidRPr="00833BD5" w:rsidRDefault="004F5073" w:rsidP="004F5073">
      <w:pPr>
        <w:pStyle w:val="EW"/>
        <w:rPr>
          <w:b/>
          <w:bCs/>
          <w:lang w:val="sv-SE"/>
        </w:rPr>
      </w:pPr>
      <w:r w:rsidRPr="00833BD5">
        <w:rPr>
          <w:b/>
          <w:bCs/>
          <w:lang w:val="sv-SE"/>
        </w:rPr>
        <w:t>ProSe Application Code</w:t>
      </w:r>
    </w:p>
    <w:p w14:paraId="0B5A9305" w14:textId="77777777" w:rsidR="004F5073" w:rsidRPr="00833BD5" w:rsidRDefault="004F5073" w:rsidP="004F5073">
      <w:pPr>
        <w:pStyle w:val="EW"/>
        <w:rPr>
          <w:b/>
          <w:bCs/>
          <w:lang w:val="sv-SE"/>
        </w:rPr>
      </w:pPr>
      <w:r w:rsidRPr="00833BD5">
        <w:rPr>
          <w:b/>
          <w:bCs/>
          <w:lang w:val="sv-SE"/>
        </w:rPr>
        <w:t>ProSe Application Mask</w:t>
      </w:r>
    </w:p>
    <w:p w14:paraId="2CC6D739" w14:textId="77777777" w:rsidR="004F5073" w:rsidRPr="00833BD5" w:rsidRDefault="004F5073" w:rsidP="004F5073">
      <w:pPr>
        <w:pStyle w:val="EW"/>
        <w:rPr>
          <w:b/>
          <w:bCs/>
          <w:lang w:val="sv-SE"/>
        </w:rPr>
      </w:pPr>
      <w:r w:rsidRPr="00833BD5">
        <w:rPr>
          <w:b/>
          <w:bCs/>
          <w:lang w:val="sv-SE"/>
        </w:rPr>
        <w:t>ProSe Query Code</w:t>
      </w:r>
    </w:p>
    <w:p w14:paraId="633B6638" w14:textId="77777777" w:rsidR="004F5073" w:rsidRPr="00833BD5" w:rsidRDefault="004F5073" w:rsidP="004F5073">
      <w:pPr>
        <w:pStyle w:val="EW"/>
        <w:rPr>
          <w:b/>
          <w:bCs/>
          <w:lang w:val="sv-SE"/>
        </w:rPr>
      </w:pPr>
      <w:r w:rsidRPr="00833BD5">
        <w:rPr>
          <w:b/>
          <w:bCs/>
          <w:lang w:val="sv-SE"/>
        </w:rPr>
        <w:t>ProSe Response Code</w:t>
      </w:r>
    </w:p>
    <w:p w14:paraId="78CD5B3D" w14:textId="77777777" w:rsidR="004F5073" w:rsidRPr="00833BD5" w:rsidRDefault="004F5073" w:rsidP="004F5073">
      <w:pPr>
        <w:pStyle w:val="EW"/>
        <w:rPr>
          <w:b/>
          <w:bCs/>
          <w:lang w:val="sv-SE"/>
        </w:rPr>
      </w:pPr>
      <w:r w:rsidRPr="00833BD5">
        <w:rPr>
          <w:b/>
          <w:bCs/>
          <w:lang w:val="sv-SE"/>
        </w:rPr>
        <w:t>ProSe Restricted Code</w:t>
      </w:r>
    </w:p>
    <w:p w14:paraId="79323EC0" w14:textId="77777777" w:rsidR="004F5073" w:rsidRPr="00833BD5" w:rsidRDefault="004F5073" w:rsidP="004F5073">
      <w:pPr>
        <w:pStyle w:val="EW"/>
        <w:rPr>
          <w:b/>
          <w:bCs/>
          <w:lang w:val="sv-SE"/>
        </w:rPr>
      </w:pPr>
      <w:r w:rsidRPr="00833BD5">
        <w:rPr>
          <w:b/>
          <w:bCs/>
          <w:lang w:val="sv-SE"/>
        </w:rPr>
        <w:t>ProSe Restricted Code Prefix</w:t>
      </w:r>
    </w:p>
    <w:p w14:paraId="179E34E1" w14:textId="77777777" w:rsidR="004F5073" w:rsidRPr="00CB5EC9" w:rsidRDefault="004F5073" w:rsidP="004F5073">
      <w:pPr>
        <w:pStyle w:val="EW"/>
        <w:rPr>
          <w:b/>
          <w:bCs/>
        </w:rPr>
      </w:pPr>
      <w:r w:rsidRPr="00CB5EC9">
        <w:rPr>
          <w:b/>
          <w:bCs/>
        </w:rPr>
        <w:t>ProSe Restricted Code Suffix</w:t>
      </w:r>
    </w:p>
    <w:p w14:paraId="2B5F4939" w14:textId="77777777" w:rsidR="004F5073" w:rsidRPr="00CB5EC9" w:rsidRDefault="004F5073" w:rsidP="004F5073">
      <w:pPr>
        <w:pStyle w:val="EW"/>
        <w:rPr>
          <w:b/>
          <w:bCs/>
        </w:rPr>
      </w:pPr>
      <w:r w:rsidRPr="00CB5EC9">
        <w:rPr>
          <w:b/>
          <w:bCs/>
        </w:rPr>
        <w:t>ProSe Discovery UE ID</w:t>
      </w:r>
    </w:p>
    <w:p w14:paraId="0188CD01" w14:textId="77777777" w:rsidR="004F5073" w:rsidRPr="00CB5EC9" w:rsidRDefault="004F5073" w:rsidP="004F5073">
      <w:pPr>
        <w:pStyle w:val="EW"/>
        <w:rPr>
          <w:b/>
          <w:bCs/>
        </w:rPr>
      </w:pPr>
      <w:r w:rsidRPr="00CB5EC9">
        <w:rPr>
          <w:b/>
          <w:bCs/>
        </w:rPr>
        <w:t>ProSe Layer-2 Group ID</w:t>
      </w:r>
    </w:p>
    <w:p w14:paraId="782D42CD" w14:textId="77777777" w:rsidR="004F5073" w:rsidRPr="00CB5EC9" w:rsidRDefault="004F5073" w:rsidP="004F5073">
      <w:pPr>
        <w:pStyle w:val="EW"/>
        <w:rPr>
          <w:b/>
          <w:bCs/>
        </w:rPr>
      </w:pPr>
      <w:r w:rsidRPr="00CB5EC9">
        <w:rPr>
          <w:b/>
          <w:bCs/>
        </w:rPr>
        <w:t>Restricted ProSe Application User ID</w:t>
      </w:r>
    </w:p>
    <w:p w14:paraId="7B68AF73" w14:textId="77777777" w:rsidR="004F5073" w:rsidRPr="00CB5EC9" w:rsidRDefault="004F5073" w:rsidP="004F5073">
      <w:pPr>
        <w:pStyle w:val="EW"/>
        <w:rPr>
          <w:b/>
          <w:bCs/>
        </w:rPr>
      </w:pPr>
      <w:r w:rsidRPr="00CB5EC9">
        <w:rPr>
          <w:b/>
          <w:bCs/>
        </w:rPr>
        <w:t>Source Layer-2 ID</w:t>
      </w:r>
    </w:p>
    <w:p w14:paraId="7A1FD99E" w14:textId="77777777" w:rsidR="004F5073" w:rsidRPr="00CB5EC9" w:rsidRDefault="004F5073" w:rsidP="004F5073">
      <w:pPr>
        <w:pStyle w:val="EW"/>
        <w:rPr>
          <w:b/>
          <w:bCs/>
        </w:rPr>
      </w:pPr>
    </w:p>
    <w:p w14:paraId="32EC7291" w14:textId="77777777" w:rsidR="004F5073" w:rsidRPr="009D5D15" w:rsidRDefault="004F5073" w:rsidP="004F5073">
      <w:r w:rsidRPr="009D5D15">
        <w:t>For the purposes of the present document, the following term and definition given in TS</w:t>
      </w:r>
      <w:r>
        <w:t> </w:t>
      </w:r>
      <w:r w:rsidRPr="009D5D15">
        <w:t>23.287</w:t>
      </w:r>
      <w:r>
        <w:t> </w:t>
      </w:r>
      <w:r w:rsidRPr="009D5D15">
        <w:t>[2] apply:</w:t>
      </w:r>
    </w:p>
    <w:p w14:paraId="33F3FB5E" w14:textId="77777777" w:rsidR="004F5073" w:rsidRDefault="004F5073" w:rsidP="004F5073">
      <w:pPr>
        <w:pStyle w:val="EW"/>
        <w:rPr>
          <w:b/>
          <w:bCs/>
        </w:rPr>
      </w:pPr>
      <w:r>
        <w:rPr>
          <w:b/>
          <w:bCs/>
        </w:rPr>
        <w:t>NR Tx Profile</w:t>
      </w:r>
    </w:p>
    <w:p w14:paraId="061CA150" w14:textId="77777777" w:rsidR="008E2E22" w:rsidRDefault="008E2E22" w:rsidP="008E2E22">
      <w:pPr>
        <w:rPr>
          <w:rFonts w:eastAsia="DengXian"/>
        </w:rPr>
      </w:pPr>
    </w:p>
    <w:p w14:paraId="6FC4D19C" w14:textId="215227F1" w:rsidR="004F5073" w:rsidRDefault="004F5073" w:rsidP="004F5073">
      <w:pPr>
        <w:pStyle w:val="10"/>
        <w:rPr>
          <w:color w:val="FF0000"/>
        </w:rPr>
      </w:pPr>
      <w:r>
        <w:rPr>
          <w:color w:val="FF0000"/>
        </w:rPr>
        <w:t xml:space="preserve">* * * Next of Changes * * * </w:t>
      </w:r>
    </w:p>
    <w:p w14:paraId="521BC85C" w14:textId="77777777" w:rsidR="00E20F16" w:rsidRDefault="00E20F16" w:rsidP="00E20F16">
      <w:pPr>
        <w:pStyle w:val="Heading4"/>
        <w:rPr>
          <w:lang w:eastAsia="ko-KR"/>
        </w:rPr>
      </w:pPr>
      <w:bookmarkStart w:id="17" w:name="_Toc145931696"/>
      <w:r>
        <w:rPr>
          <w:lang w:eastAsia="ko-KR"/>
        </w:rPr>
        <w:t>5.8.4.2</w:t>
      </w:r>
      <w:r>
        <w:rPr>
          <w:lang w:eastAsia="ko-KR"/>
        </w:rPr>
        <w:tab/>
        <w:t>Common identifiers for 5G ProSe UE-to-UE Relay Discovery</w:t>
      </w:r>
      <w:bookmarkEnd w:id="17"/>
    </w:p>
    <w:p w14:paraId="0EE25EE5" w14:textId="77777777" w:rsidR="00E20F16" w:rsidRDefault="00E20F16" w:rsidP="00E20F16">
      <w:pPr>
        <w:rPr>
          <w:lang w:eastAsia="ko-KR"/>
        </w:rPr>
      </w:pPr>
      <w:r>
        <w:rPr>
          <w:lang w:eastAsia="ko-KR"/>
        </w:rPr>
        <w:t>The following parameters are used for the 5G ProSe UE-to-UE Relay Discovery Announcement message (Model A), where Source Layer-2 ID and Destination Layer-2 ID are used for sending and receiving the message</w:t>
      </w:r>
      <w:r>
        <w:t xml:space="preserve"> and</w:t>
      </w:r>
      <w:r>
        <w:rPr>
          <w:lang w:eastAsia="ko-KR"/>
        </w:rPr>
        <w:t xml:space="preserve"> User Info ID and Relay Service Code are contained in the message:</w:t>
      </w:r>
    </w:p>
    <w:p w14:paraId="1D5F3921" w14:textId="77777777" w:rsidR="00E20F16" w:rsidRDefault="00E20F16" w:rsidP="00E20F16">
      <w:pPr>
        <w:pStyle w:val="B1"/>
      </w:pPr>
      <w:r>
        <w:t>-</w:t>
      </w:r>
      <w:r>
        <w:tab/>
        <w:t>Source Layer-2 ID: the 5G ProSe UE-to-UE Relay self-selects a Source Layer-2 ID for 5G ProSe UE-to-UE Relay Discovery Announcement message.</w:t>
      </w:r>
    </w:p>
    <w:p w14:paraId="691F7AD5" w14:textId="77777777" w:rsidR="00E20F16" w:rsidRDefault="00E20F16" w:rsidP="00E20F16">
      <w:pPr>
        <w:pStyle w:val="B1"/>
      </w:pPr>
      <w:r>
        <w:t>-</w:t>
      </w:r>
      <w:r>
        <w:tab/>
        <w:t>Destination Layer-2 ID: the Destination Layer-2 ID for 5G ProSe UE-to-UE Relay Discovery Announcement message is selected based on the configuration as described in clause 5.1.5.1.</w:t>
      </w:r>
    </w:p>
    <w:p w14:paraId="77B82108" w14:textId="77777777" w:rsidR="00E20F16" w:rsidRDefault="00E20F16" w:rsidP="00E20F16">
      <w:pPr>
        <w:pStyle w:val="B1"/>
      </w:pPr>
      <w:r>
        <w:t>-</w:t>
      </w:r>
      <w:r>
        <w:tab/>
        <w:t>User Info ID of 5G ProSe UE-to-UE Relay: provides information about the 5G ProSe UE-to-UE Relay.</w:t>
      </w:r>
    </w:p>
    <w:p w14:paraId="6DD82012" w14:textId="77777777" w:rsidR="00E20F16" w:rsidRDefault="00E20F16" w:rsidP="00E20F16">
      <w:pPr>
        <w:pStyle w:val="B1"/>
      </w:pPr>
      <w:r>
        <w:t>-</w:t>
      </w:r>
      <w:r>
        <w:tab/>
        <w:t>list of User Info ID of 5G ProSe End UE: provides information about the 5G ProSe End UE.</w:t>
      </w:r>
    </w:p>
    <w:p w14:paraId="17534F99" w14:textId="77777777" w:rsidR="00E20F16" w:rsidRDefault="00E20F16" w:rsidP="00E20F16">
      <w:pPr>
        <w:pStyle w:val="B1"/>
      </w:pPr>
      <w:r>
        <w:t>-</w:t>
      </w:r>
      <w:r>
        <w:tab/>
        <w:t>Relay Service Code: information to indicate the connectivity service the 5G ProSe UE-to-UE Relay provides to 5G ProSe End UEs.</w:t>
      </w:r>
    </w:p>
    <w:p w14:paraId="72215A33" w14:textId="77777777" w:rsidR="00E20F16" w:rsidRDefault="00E20F16" w:rsidP="00E20F16">
      <w:pPr>
        <w:rPr>
          <w:lang w:eastAsia="ko-KR"/>
        </w:rPr>
      </w:pPr>
      <w:r>
        <w:rPr>
          <w:lang w:eastAsia="ko-KR"/>
        </w:rPr>
        <w:t>The following parameters are used for the 5G ProSe UE-to-UE Relay Discovery Solicitation message (Model B) between discoverer 5G ProSe End UE and 5G ProSe UE-to-UE Relay, where Source Layer-2 ID and Destination Layer-2 ID are used for sending and receiving the message</w:t>
      </w:r>
      <w:r>
        <w:t xml:space="preserve"> and</w:t>
      </w:r>
      <w:r>
        <w:rPr>
          <w:lang w:eastAsia="ko-KR"/>
        </w:rPr>
        <w:t xml:space="preserve"> User Info ID and Relay Service Code are contained in the message:</w:t>
      </w:r>
    </w:p>
    <w:p w14:paraId="048E4A85" w14:textId="77777777" w:rsidR="00E20F16" w:rsidRDefault="00E20F16" w:rsidP="00E20F16">
      <w:pPr>
        <w:pStyle w:val="B1"/>
      </w:pPr>
      <w:r>
        <w:t>-</w:t>
      </w:r>
      <w:r>
        <w:tab/>
        <w:t>Source Layer-2 ID: the discoverer 5G ProSe End UE self-selects a Source Layer-2 ID for 5G ProSe UE-to-UE Relay Discovery Solicitation message.</w:t>
      </w:r>
    </w:p>
    <w:p w14:paraId="61CD8AAF" w14:textId="77777777" w:rsidR="00E20F16" w:rsidRDefault="00E20F16" w:rsidP="00E20F16">
      <w:pPr>
        <w:pStyle w:val="B1"/>
      </w:pPr>
      <w:r>
        <w:lastRenderedPageBreak/>
        <w:t>-</w:t>
      </w:r>
      <w:r>
        <w:tab/>
        <w:t>Destination Layer-2 ID: the Destination Layer-2 ID for 5G ProSe UE-to-UE Relay Discovery Solicitation message is selected based on the configuration as described in clause 5.1.5.1.</w:t>
      </w:r>
    </w:p>
    <w:p w14:paraId="254E4886" w14:textId="77777777" w:rsidR="00E20F16" w:rsidRDefault="00E20F16" w:rsidP="00E20F16">
      <w:pPr>
        <w:pStyle w:val="B1"/>
      </w:pPr>
      <w:r>
        <w:t>-</w:t>
      </w:r>
      <w:r>
        <w:tab/>
        <w:t>User Info ID of discoverer 5G ProSe End UE: provides information about the discoverer 5G ProSe End UE.</w:t>
      </w:r>
    </w:p>
    <w:p w14:paraId="4740F434" w14:textId="77777777" w:rsidR="00E20F16" w:rsidRDefault="00E20F16" w:rsidP="00E20F16">
      <w:pPr>
        <w:pStyle w:val="B1"/>
      </w:pPr>
      <w:r>
        <w:t>-</w:t>
      </w:r>
      <w:r>
        <w:tab/>
        <w:t xml:space="preserve">User Info ID of </w:t>
      </w:r>
      <w:proofErr w:type="spellStart"/>
      <w:r>
        <w:t>discoveree</w:t>
      </w:r>
      <w:proofErr w:type="spellEnd"/>
      <w:r>
        <w:t xml:space="preserve"> 5G ProSe End UE: provides information about the </w:t>
      </w:r>
      <w:proofErr w:type="spellStart"/>
      <w:r>
        <w:t>discoveree</w:t>
      </w:r>
      <w:proofErr w:type="spellEnd"/>
      <w:r>
        <w:t xml:space="preserve"> 5G ProSe End UE.</w:t>
      </w:r>
    </w:p>
    <w:p w14:paraId="21E53939" w14:textId="77777777" w:rsidR="00E20F16" w:rsidRDefault="00E20F16" w:rsidP="00E20F16">
      <w:pPr>
        <w:pStyle w:val="B1"/>
      </w:pPr>
      <w:r>
        <w:t>-</w:t>
      </w:r>
      <w:r>
        <w:tab/>
        <w:t>Relay Service Code: information about connectivity service that the discoverer 5G ProSe End UE is interested in.</w:t>
      </w:r>
    </w:p>
    <w:p w14:paraId="71D0FA60" w14:textId="77777777" w:rsidR="00E20F16" w:rsidRDefault="00E20F16" w:rsidP="00E20F16">
      <w:pPr>
        <w:rPr>
          <w:lang w:eastAsia="ko-KR"/>
        </w:rPr>
      </w:pPr>
      <w:r>
        <w:rPr>
          <w:lang w:eastAsia="ko-KR"/>
        </w:rPr>
        <w:t>The following parameters are used in the 5G ProSe UE-to-UE Relay Discovery Response message (Model B) between discoverer 5G ProSe End UE and 5G ProSe UE-to-UE Relay, where Source Layer-2 ID and Destination Layer-2 ID are used for sending and receiving the message</w:t>
      </w:r>
      <w:r>
        <w:t xml:space="preserve"> and</w:t>
      </w:r>
      <w:r>
        <w:rPr>
          <w:lang w:eastAsia="ko-KR"/>
        </w:rPr>
        <w:t xml:space="preserve"> User Info ID and Relay Service Code are contained in the message:</w:t>
      </w:r>
    </w:p>
    <w:p w14:paraId="79221754" w14:textId="77777777" w:rsidR="00E20F16" w:rsidRDefault="00E20F16" w:rsidP="00E20F16">
      <w:pPr>
        <w:pStyle w:val="B1"/>
      </w:pPr>
      <w:r>
        <w:t>-</w:t>
      </w:r>
      <w:r>
        <w:tab/>
        <w:t>Source Layer-2 ID: the 5G ProSe UE-to-UE Relay self-selects a Source Layer-2 ID for 5G ProSe UE-to-UE Relay Discovery Response message.</w:t>
      </w:r>
    </w:p>
    <w:p w14:paraId="2BE5E56E" w14:textId="77777777" w:rsidR="00E20F16" w:rsidRDefault="00E20F16" w:rsidP="00E20F16">
      <w:pPr>
        <w:pStyle w:val="B1"/>
      </w:pPr>
      <w:r>
        <w:t>-</w:t>
      </w:r>
      <w:r>
        <w:tab/>
        <w:t>Destination Layer-2 ID: set to the Source Layer-2 ID of the received 5G ProSe UE-to-UE Relay Discovery Solicitation message.</w:t>
      </w:r>
    </w:p>
    <w:p w14:paraId="2D9F86CD" w14:textId="77777777" w:rsidR="00E20F16" w:rsidRDefault="00E20F16" w:rsidP="00E20F16">
      <w:pPr>
        <w:pStyle w:val="B1"/>
      </w:pPr>
      <w:r>
        <w:t>-</w:t>
      </w:r>
      <w:r>
        <w:tab/>
        <w:t xml:space="preserve">User Info ID of </w:t>
      </w:r>
      <w:proofErr w:type="spellStart"/>
      <w:r>
        <w:t>discoveree</w:t>
      </w:r>
      <w:proofErr w:type="spellEnd"/>
      <w:r>
        <w:t xml:space="preserve"> 5G ProSe End UE: provides information about the </w:t>
      </w:r>
      <w:proofErr w:type="spellStart"/>
      <w:r>
        <w:t>discoveree</w:t>
      </w:r>
      <w:proofErr w:type="spellEnd"/>
      <w:r>
        <w:t xml:space="preserve"> 5G ProSe End UE.</w:t>
      </w:r>
    </w:p>
    <w:p w14:paraId="5C033825" w14:textId="77777777" w:rsidR="00E20F16" w:rsidRDefault="00E20F16" w:rsidP="00E20F16">
      <w:pPr>
        <w:pStyle w:val="B1"/>
      </w:pPr>
      <w:r>
        <w:t>-</w:t>
      </w:r>
      <w:r>
        <w:tab/>
        <w:t>User Info ID of 5G ProSe UE-to-UE Relay: provides information about the 5G ProSe UE-to-UE Relay.</w:t>
      </w:r>
    </w:p>
    <w:p w14:paraId="028DBCD6" w14:textId="77777777" w:rsidR="00E20F16" w:rsidRDefault="00E20F16" w:rsidP="00E20F16">
      <w:pPr>
        <w:pStyle w:val="B1"/>
      </w:pPr>
      <w:r>
        <w:t>-</w:t>
      </w:r>
      <w:r>
        <w:tab/>
        <w:t>Relay Service Code: identifies the connectivity service the 5G ProSe UE-to-UE Relay provides to 5G ProSe End UEs that matches the Relay Service Code from the corresponding Discovery Solicitation message.</w:t>
      </w:r>
    </w:p>
    <w:p w14:paraId="1292059B" w14:textId="77777777" w:rsidR="00E20F16" w:rsidRDefault="00E20F16" w:rsidP="00E20F16">
      <w:pPr>
        <w:rPr>
          <w:lang w:eastAsia="ko-KR"/>
        </w:rPr>
      </w:pPr>
      <w:r>
        <w:rPr>
          <w:lang w:eastAsia="ko-KR"/>
        </w:rPr>
        <w:t xml:space="preserve">The following parameters are used for the 5G ProSe UE-to-UE Relay Discovery Solicitation message (Model B) between 5G ProSe UE-to-UE Relay and </w:t>
      </w:r>
      <w:proofErr w:type="spellStart"/>
      <w:r>
        <w:rPr>
          <w:lang w:eastAsia="ko-KR"/>
        </w:rPr>
        <w:t>discoveree</w:t>
      </w:r>
      <w:proofErr w:type="spellEnd"/>
      <w:r>
        <w:rPr>
          <w:lang w:eastAsia="ko-KR"/>
        </w:rPr>
        <w:t xml:space="preserve"> 5G ProSe End UE, where Source Layer-2 ID and Destination Layer-2 ID are used for sending and receiving the message</w:t>
      </w:r>
      <w:r>
        <w:t xml:space="preserve"> and</w:t>
      </w:r>
      <w:r>
        <w:rPr>
          <w:lang w:eastAsia="ko-KR"/>
        </w:rPr>
        <w:t xml:space="preserve"> User Info ID and Relay Service Code are contained in the message:</w:t>
      </w:r>
    </w:p>
    <w:p w14:paraId="06EDD711" w14:textId="77777777" w:rsidR="00E20F16" w:rsidRDefault="00E20F16" w:rsidP="00E20F16">
      <w:pPr>
        <w:pStyle w:val="B1"/>
      </w:pPr>
      <w:r>
        <w:t>-</w:t>
      </w:r>
      <w:r>
        <w:tab/>
        <w:t>Source Layer-2 ID: the 5G ProSe UE-to-UE Relay self-selects a Source Layer-2 ID for 5G ProSe UE-to-UE Relay Discovery Solicitation message.</w:t>
      </w:r>
    </w:p>
    <w:p w14:paraId="6D6063CA" w14:textId="77777777" w:rsidR="00E20F16" w:rsidRDefault="00E20F16" w:rsidP="00E20F16">
      <w:pPr>
        <w:pStyle w:val="B1"/>
        <w:rPr>
          <w:ins w:id="18" w:author="Ericsson" w:date="2023-11-01T16:18:00Z"/>
        </w:rPr>
      </w:pPr>
      <w:r>
        <w:t>-</w:t>
      </w:r>
      <w:r>
        <w:tab/>
        <w:t>Destination Layer-2 ID: the Destination Layer-2 ID for 5G ProSe UE-to-UE Relay Discovery Solicitation message is selected based on the configuration as described in clause 5.1.5.1.</w:t>
      </w:r>
    </w:p>
    <w:p w14:paraId="25E13A90" w14:textId="77777777" w:rsidR="00E20F16" w:rsidRDefault="00E20F16" w:rsidP="00E20F16">
      <w:pPr>
        <w:pStyle w:val="B1"/>
      </w:pPr>
      <w:ins w:id="19" w:author="Ericsson" w:date="2023-11-01T16:19:00Z">
        <w:r>
          <w:t>-</w:t>
        </w:r>
        <w:r>
          <w:tab/>
        </w:r>
      </w:ins>
      <w:ins w:id="20" w:author="Ericsson" w:date="2023-11-01T16:18:00Z">
        <w:r>
          <w:t>Discoverer Layer-2 ID: the Source Layer-2 ID in the received Solicitation message from the Discoverer 5G ProSe End UE.</w:t>
        </w:r>
      </w:ins>
    </w:p>
    <w:p w14:paraId="4C907BA8" w14:textId="77777777" w:rsidR="00E20F16" w:rsidRDefault="00E20F16" w:rsidP="00E20F16">
      <w:pPr>
        <w:pStyle w:val="B1"/>
      </w:pPr>
      <w:r>
        <w:t>-</w:t>
      </w:r>
      <w:r>
        <w:tab/>
        <w:t>User Info ID of discoverer 5G ProSe End UE: provides information about the discoverer 5G ProSe End UE.</w:t>
      </w:r>
    </w:p>
    <w:p w14:paraId="5DE4B199" w14:textId="77777777" w:rsidR="00E20F16" w:rsidRDefault="00E20F16" w:rsidP="00E20F16">
      <w:pPr>
        <w:pStyle w:val="B1"/>
      </w:pPr>
      <w:r>
        <w:t>-</w:t>
      </w:r>
      <w:r>
        <w:tab/>
        <w:t xml:space="preserve">User Info ID of </w:t>
      </w:r>
      <w:proofErr w:type="spellStart"/>
      <w:r>
        <w:t>discoveree</w:t>
      </w:r>
      <w:proofErr w:type="spellEnd"/>
      <w:r>
        <w:t xml:space="preserve"> 5G ProSe End UE: provides information about the </w:t>
      </w:r>
      <w:proofErr w:type="spellStart"/>
      <w:r>
        <w:t>discoveree</w:t>
      </w:r>
      <w:proofErr w:type="spellEnd"/>
      <w:r>
        <w:t xml:space="preserve"> 5G ProSe End UE.</w:t>
      </w:r>
    </w:p>
    <w:p w14:paraId="297E250F" w14:textId="77777777" w:rsidR="00E20F16" w:rsidRDefault="00E20F16" w:rsidP="00E20F16">
      <w:pPr>
        <w:pStyle w:val="B1"/>
      </w:pPr>
      <w:r>
        <w:t>-</w:t>
      </w:r>
      <w:r>
        <w:tab/>
        <w:t>User Info ID of 5G ProSe UE-to-UE Relay: provides information about the 5G ProSe UE-to-UE Relay.</w:t>
      </w:r>
    </w:p>
    <w:p w14:paraId="67606832" w14:textId="77777777" w:rsidR="00E20F16" w:rsidRDefault="00E20F16" w:rsidP="00E20F16">
      <w:pPr>
        <w:pStyle w:val="B1"/>
      </w:pPr>
      <w:r>
        <w:t>-</w:t>
      </w:r>
      <w:r>
        <w:tab/>
        <w:t>Relay Service Code: identifies the connectivity service the 5G ProSe UE-to-UE Relay provides to 5G ProSe End UEs.</w:t>
      </w:r>
    </w:p>
    <w:p w14:paraId="788A2565" w14:textId="77777777" w:rsidR="00E20F16" w:rsidRDefault="00E20F16" w:rsidP="00E20F16">
      <w:pPr>
        <w:rPr>
          <w:lang w:eastAsia="ko-KR"/>
        </w:rPr>
      </w:pPr>
      <w:r>
        <w:rPr>
          <w:lang w:eastAsia="ko-KR"/>
        </w:rPr>
        <w:t xml:space="preserve">The following parameters are used in the 5G ProSe UE-to-UE Relay Discovery Response message (Model B) between 5G ProSe UE-to-UE Relay and </w:t>
      </w:r>
      <w:proofErr w:type="spellStart"/>
      <w:r>
        <w:rPr>
          <w:lang w:eastAsia="ko-KR"/>
        </w:rPr>
        <w:t>discoveree</w:t>
      </w:r>
      <w:proofErr w:type="spellEnd"/>
      <w:r>
        <w:rPr>
          <w:lang w:eastAsia="ko-KR"/>
        </w:rPr>
        <w:t xml:space="preserve"> 5G ProSe End UE, where Source Layer-2 ID and Destination Layer-2 ID are used for sending and receiving the message</w:t>
      </w:r>
      <w:r>
        <w:t xml:space="preserve"> and</w:t>
      </w:r>
      <w:r>
        <w:rPr>
          <w:lang w:eastAsia="ko-KR"/>
        </w:rPr>
        <w:t xml:space="preserve"> User Info ID and Relay Service Code are contained in the message:</w:t>
      </w:r>
    </w:p>
    <w:p w14:paraId="66C98EB9" w14:textId="77777777" w:rsidR="00E20F16" w:rsidRDefault="00E20F16" w:rsidP="00E20F16">
      <w:pPr>
        <w:pStyle w:val="B1"/>
      </w:pPr>
      <w:r>
        <w:t>-</w:t>
      </w:r>
      <w:r>
        <w:tab/>
        <w:t xml:space="preserve">Source Layer-2 ID: the </w:t>
      </w:r>
      <w:proofErr w:type="spellStart"/>
      <w:r>
        <w:t>discoveree</w:t>
      </w:r>
      <w:proofErr w:type="spellEnd"/>
      <w:r>
        <w:t xml:space="preserve"> 5G ProSe End UE self-selects a Source Layer-2 ID for 5G ProSe UE-to-UE Relay Discovery Response message.</w:t>
      </w:r>
    </w:p>
    <w:p w14:paraId="5D7532EF" w14:textId="77777777" w:rsidR="00E20F16" w:rsidRDefault="00E20F16" w:rsidP="00E20F16">
      <w:pPr>
        <w:pStyle w:val="B1"/>
        <w:rPr>
          <w:ins w:id="21" w:author="Ericsson" w:date="2023-11-01T16:20:00Z"/>
        </w:rPr>
      </w:pPr>
      <w:r>
        <w:t>-</w:t>
      </w:r>
      <w:r>
        <w:tab/>
        <w:t>Destination Layer-2 ID: set to the Source Layer-2 ID of the received 5G ProSe UE-to-UE Relay Discovery Solicitation message.</w:t>
      </w:r>
    </w:p>
    <w:p w14:paraId="742FF1F5" w14:textId="77777777" w:rsidR="00E20F16" w:rsidRDefault="00E20F16" w:rsidP="00E20F16">
      <w:pPr>
        <w:pStyle w:val="B1"/>
      </w:pPr>
      <w:ins w:id="22" w:author="Ericsson" w:date="2023-11-01T16:20:00Z">
        <w:r>
          <w:t>-</w:t>
        </w:r>
        <w:r>
          <w:tab/>
          <w:t>Discoverer Layer-2 ID: the Source Layer-2 ID in the received Solicitation message from the 5G ProSe</w:t>
        </w:r>
      </w:ins>
      <w:ins w:id="23" w:author="Ericsson" w:date="2023-11-01T16:21:00Z">
        <w:r>
          <w:t xml:space="preserve"> </w:t>
        </w:r>
      </w:ins>
      <w:ins w:id="24" w:author="Ericsson" w:date="2023-11-01T16:20:00Z">
        <w:r>
          <w:t>UE</w:t>
        </w:r>
      </w:ins>
      <w:ins w:id="25" w:author="Ericsson" w:date="2023-11-01T16:21:00Z">
        <w:r>
          <w:t>-to-UE Relay</w:t>
        </w:r>
      </w:ins>
      <w:ins w:id="26" w:author="Ericsson" w:date="2023-11-01T16:20:00Z">
        <w:r>
          <w:t>.</w:t>
        </w:r>
      </w:ins>
    </w:p>
    <w:p w14:paraId="6E623CDC" w14:textId="77777777" w:rsidR="00E20F16" w:rsidRDefault="00E20F16" w:rsidP="00E20F16">
      <w:pPr>
        <w:pStyle w:val="B1"/>
      </w:pPr>
      <w:r>
        <w:t>-</w:t>
      </w:r>
      <w:r>
        <w:tab/>
        <w:t xml:space="preserve">User Info ID of </w:t>
      </w:r>
      <w:proofErr w:type="spellStart"/>
      <w:r>
        <w:t>discoveree</w:t>
      </w:r>
      <w:proofErr w:type="spellEnd"/>
      <w:r>
        <w:t xml:space="preserve"> 5G ProSe End UE: provides information about the </w:t>
      </w:r>
      <w:proofErr w:type="spellStart"/>
      <w:r>
        <w:t>discoveree</w:t>
      </w:r>
      <w:proofErr w:type="spellEnd"/>
      <w:r>
        <w:t xml:space="preserve"> 5G ProSe End UE.</w:t>
      </w:r>
    </w:p>
    <w:p w14:paraId="49C5C3AD" w14:textId="77777777" w:rsidR="00E20F16" w:rsidRDefault="00E20F16" w:rsidP="00E20F16">
      <w:pPr>
        <w:pStyle w:val="B1"/>
      </w:pPr>
      <w:r>
        <w:t>-</w:t>
      </w:r>
      <w:r>
        <w:tab/>
        <w:t>User Info ID of discoverer 5G ProSe End UE: provides information about the discoverer 5G ProSe End UE.</w:t>
      </w:r>
    </w:p>
    <w:p w14:paraId="42F09226" w14:textId="77777777" w:rsidR="00E20F16" w:rsidRDefault="00E20F16" w:rsidP="00E20F16">
      <w:pPr>
        <w:pStyle w:val="B1"/>
      </w:pPr>
      <w:r>
        <w:lastRenderedPageBreak/>
        <w:t>-</w:t>
      </w:r>
      <w:r>
        <w:tab/>
        <w:t>Relay Service Code: identifies the connectivity service the 5G ProSe UE-to-UE Relay provides to 5G ProSe End UEs that matches the Relay Service Code from the corresponding Discovery Solicitation message.</w:t>
      </w:r>
    </w:p>
    <w:p w14:paraId="22238E87" w14:textId="77777777" w:rsidR="00E20F16" w:rsidRDefault="00E20F16" w:rsidP="00E20F16">
      <w:pPr>
        <w:pStyle w:val="NO"/>
      </w:pPr>
      <w:r>
        <w:t>NOTE:</w:t>
      </w:r>
      <w:r>
        <w:tab/>
        <w:t>The UE implementation needs to ensure that when the UE self-selects Source Layer-2 IDs, the self-selected Source Layer-2 IDs are different between 5G ProSe Direct Discovery (including 5G ProSe UE-to-Network Relay Discovery and 5G ProSe UE-to-UE Relay Discovery) in clause 6.3.2 and 5G ProSe Direct Communication (including 5G ProSe UE-to-Network Relay Communication and 5G ProSe UE-to-UE Relay Communication) in clause 6.4, 6.5 and 6.7 and are different from any other provisioned Destination Layer-2 IDs as described in clause 5.1 and any other self-selected Source Layer-2 IDs used in a simultaneous 5G ProSe Direct Discovery (including 5G ProSe UE-to-Network Relay Discovery and 5G ProSe UE-to-UE Relay Discovery) with a different discovery model.</w:t>
      </w:r>
    </w:p>
    <w:p w14:paraId="24AB0CC7" w14:textId="77777777" w:rsidR="00E20F16" w:rsidRDefault="00E20F16" w:rsidP="008E2E22">
      <w:pPr>
        <w:rPr>
          <w:rFonts w:eastAsia="DengXian"/>
        </w:rPr>
      </w:pPr>
    </w:p>
    <w:p w14:paraId="00F63A90" w14:textId="77777777" w:rsidR="004F5073" w:rsidRDefault="004F5073" w:rsidP="004F5073">
      <w:pPr>
        <w:pStyle w:val="10"/>
        <w:rPr>
          <w:color w:val="FF0000"/>
        </w:rPr>
      </w:pPr>
      <w:r>
        <w:rPr>
          <w:color w:val="FF0000"/>
        </w:rPr>
        <w:t xml:space="preserve">* * * Next of Changes * * * </w:t>
      </w:r>
    </w:p>
    <w:p w14:paraId="69062727" w14:textId="77777777" w:rsidR="00E77330" w:rsidRDefault="00E77330" w:rsidP="00E77330">
      <w:pPr>
        <w:pStyle w:val="Heading5"/>
      </w:pPr>
      <w:bookmarkStart w:id="27" w:name="_Toc145931769"/>
      <w:r>
        <w:t>6.3.2.4.3</w:t>
      </w:r>
      <w:r>
        <w:tab/>
        <w:t>Procedure for 5G ProSe UE-to-UE Relay Discovery with Model B</w:t>
      </w:r>
      <w:bookmarkEnd w:id="27"/>
    </w:p>
    <w:p w14:paraId="2C18F775" w14:textId="77777777" w:rsidR="00E77330" w:rsidRDefault="00E77330" w:rsidP="00E77330">
      <w:r>
        <w:t>Depicted in Figure 6.3.2.4.3-1 is the procedure for 5G ProSe UE-to-UE Relay Discovery with Model B.</w:t>
      </w:r>
    </w:p>
    <w:p w14:paraId="54DA19BF" w14:textId="77777777" w:rsidR="00E77330" w:rsidRDefault="00E77330" w:rsidP="00E77330">
      <w:pPr>
        <w:pStyle w:val="TH"/>
      </w:pPr>
      <w:r w:rsidRPr="009C5779">
        <w:object w:dxaOrig="10222" w:dyaOrig="6968" w14:anchorId="3055DC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5pt;height:282pt" o:ole="">
            <v:imagedata r:id="rId13" o:title=""/>
          </v:shape>
          <o:OLEObject Type="Embed" ProgID="Visio.Drawing.11" ShapeID="_x0000_i1025" DrawAspect="Content" ObjectID="_1760536920" r:id="rId14"/>
        </w:object>
      </w:r>
    </w:p>
    <w:p w14:paraId="4E1A90D9" w14:textId="77777777" w:rsidR="00E77330" w:rsidRDefault="00E77330" w:rsidP="00E77330">
      <w:pPr>
        <w:pStyle w:val="TF"/>
      </w:pPr>
      <w:bookmarkStart w:id="28" w:name="_CRFigure6_3_2_4_31"/>
      <w:r>
        <w:t xml:space="preserve">Figure </w:t>
      </w:r>
      <w:bookmarkEnd w:id="28"/>
      <w:r>
        <w:t>6.3.2.4.3-1: 5G ProSe UE-to-UE Relay Discovery with Model B</w:t>
      </w:r>
    </w:p>
    <w:p w14:paraId="6C33B437" w14:textId="77777777" w:rsidR="00E77330" w:rsidRDefault="00E77330" w:rsidP="00E77330">
      <w:pPr>
        <w:pStyle w:val="B1"/>
      </w:pPr>
      <w:r>
        <w:t>1.</w:t>
      </w:r>
      <w:r>
        <w:tab/>
        <w:t xml:space="preserve">The discoverer 5G ProSe End UE (UE-1) sends a 5G ProSe UE-to-UE Relay Discovery Solicitation message. The 5G ProSe UE-to-UE Relay Discovery Solicitation message contains the Type of Discovery Message, User Info ID of itself, RSC and User Info ID of the </w:t>
      </w:r>
      <w:proofErr w:type="spellStart"/>
      <w:r>
        <w:t>discoveree</w:t>
      </w:r>
      <w:proofErr w:type="spellEnd"/>
      <w:r>
        <w:t xml:space="preserve"> 5G ProSe End UE (UE-2) and is sent using the Source Layer-2 ID and Destination Layer-2 ID as described in clause 5.8.4.</w:t>
      </w:r>
    </w:p>
    <w:p w14:paraId="16958497" w14:textId="77777777" w:rsidR="00E77330" w:rsidRDefault="00E77330" w:rsidP="00E77330">
      <w:pPr>
        <w:pStyle w:val="B1"/>
      </w:pPr>
      <w:r>
        <w:tab/>
        <w:t>A 5G ProSe UE-to-UE Relays determine the Destination Layer-2 ID for signalling reception as specified in clause 5.1.</w:t>
      </w:r>
    </w:p>
    <w:p w14:paraId="010C49D5" w14:textId="69B7C630" w:rsidR="00E77330" w:rsidRDefault="00E77330" w:rsidP="00E77330">
      <w:pPr>
        <w:pStyle w:val="B1"/>
      </w:pPr>
      <w:r>
        <w:t>2.</w:t>
      </w:r>
      <w:r>
        <w:tab/>
        <w:t>A 5G ProSe UE-to-UE Relay that matches the RSC sends a 5G ProSe UE-to-UE Relay Discovery Solicitation message. The 5G ProSe UE-to-UE Relay Discovery Solicitation message contains the Type of Discovery Message, User Info ID of the discoverer 5G ProSe End UE (UE-1), User Info ID of UE-to-UE Relay, RSC</w:t>
      </w:r>
      <w:ins w:id="29" w:author="Ericsson" w:date="2023-11-01T17:42:00Z">
        <w:r w:rsidR="00BC1511">
          <w:t>, Discoverer</w:t>
        </w:r>
      </w:ins>
      <w:ins w:id="30" w:author="Ericsson" w:date="2023-11-01T17:43:00Z">
        <w:r w:rsidR="00620EE3">
          <w:t xml:space="preserve"> Layer</w:t>
        </w:r>
        <w:r w:rsidR="008312FF">
          <w:t>-2 ID</w:t>
        </w:r>
      </w:ins>
      <w:r>
        <w:t xml:space="preserve"> and User Info ID of the </w:t>
      </w:r>
      <w:proofErr w:type="spellStart"/>
      <w:r>
        <w:t>discoveree</w:t>
      </w:r>
      <w:proofErr w:type="spellEnd"/>
      <w:r>
        <w:t xml:space="preserve"> 5G ProSe End UE (UE-2) and is sent using the Source Layer-2 ID and Destination Layer-2 ID as described in clause 5.8.4.</w:t>
      </w:r>
    </w:p>
    <w:p w14:paraId="4F7933F7" w14:textId="77777777" w:rsidR="00E77330" w:rsidRDefault="00E77330" w:rsidP="00E77330">
      <w:pPr>
        <w:pStyle w:val="B1"/>
      </w:pPr>
      <w:r>
        <w:tab/>
        <w:t>A 5G ProSe End UE determines the Destination Layer-2 ID for signalling reception as specified in clause 5.1.</w:t>
      </w:r>
    </w:p>
    <w:p w14:paraId="77CB5E6C" w14:textId="07D8F9AC" w:rsidR="00E77330" w:rsidRDefault="00E77330" w:rsidP="00E77330">
      <w:pPr>
        <w:pStyle w:val="B1"/>
      </w:pPr>
      <w:r>
        <w:lastRenderedPageBreak/>
        <w:t>3.</w:t>
      </w:r>
      <w:r>
        <w:tab/>
        <w:t xml:space="preserve">The </w:t>
      </w:r>
      <w:proofErr w:type="spellStart"/>
      <w:r>
        <w:t>discoveree</w:t>
      </w:r>
      <w:proofErr w:type="spellEnd"/>
      <w:r>
        <w:t xml:space="preserve"> 5G ProSe End UE (UE-2) that matches the RSC and the User Info ID of the </w:t>
      </w:r>
      <w:proofErr w:type="spellStart"/>
      <w:r>
        <w:t>discoveree</w:t>
      </w:r>
      <w:proofErr w:type="spellEnd"/>
      <w:r>
        <w:t xml:space="preserve"> 5G ProSe End UE (UE-2) responds to the 5G ProSe UE-to-UE Relay with a 5G ProSe UE-to-UE Relay Discovery Response message. The 5G ProSe UE-to-UE Relay Discovery Response message contains the Type of Discovery Message, RSC, User Info ID</w:t>
      </w:r>
      <w:ins w:id="31" w:author="Ericsson" w:date="2023-11-01T17:44:00Z">
        <w:r w:rsidR="001449BA">
          <w:t xml:space="preserve"> and Discoverer Layer-2 ID</w:t>
        </w:r>
      </w:ins>
      <w:r>
        <w:t xml:space="preserve"> of the discoverer 5G ProSe End UE (UE-1) and User Info ID of </w:t>
      </w:r>
      <w:proofErr w:type="spellStart"/>
      <w:r>
        <w:t>discoveree</w:t>
      </w:r>
      <w:proofErr w:type="spellEnd"/>
      <w:r>
        <w:t xml:space="preserve"> 5G ProSe End UE (UE-2) and is sent using the Source Layer-2 ID and Destination Layer-2 ID as described in clause 5.8.4. If the </w:t>
      </w:r>
      <w:proofErr w:type="spellStart"/>
      <w:r>
        <w:t>discoveree</w:t>
      </w:r>
      <w:proofErr w:type="spellEnd"/>
      <w:r>
        <w:t xml:space="preserve"> 5G ProSe End UE (UE-2) receives multiple UE-to-UE Relay Discovery Solicitation messages from different 5G ProSe UE-to-UE Relays with the same RSC and the User Info ID of the </w:t>
      </w:r>
      <w:proofErr w:type="spellStart"/>
      <w:r>
        <w:t>discoveree</w:t>
      </w:r>
      <w:proofErr w:type="spellEnd"/>
      <w:r>
        <w:t xml:space="preserve"> 5G ProSe End UE (UE-2), it may choose to respond or not to a 5G ProSe UE-to-UE Relay (e.g. based on the PC5 signal strength of each message received).</w:t>
      </w:r>
    </w:p>
    <w:p w14:paraId="6696B2A8" w14:textId="1575848D" w:rsidR="008E2E22" w:rsidRPr="00E77330" w:rsidRDefault="00E77330" w:rsidP="00E77330">
      <w:pPr>
        <w:pStyle w:val="B1"/>
      </w:pPr>
      <w:r>
        <w:t>4.</w:t>
      </w:r>
      <w:r>
        <w:tab/>
        <w:t xml:space="preserve">The 5G ProSe UE-to-UE Relay sends a 5G ProSe UE-to-UE Relay Discovery Response message. The 5G ProSe UE-to-UE Relay Discovery Response message contains the Type of Discovery Message, User Info ID of UE-to-UE Relay, RSC and User Info ID of the </w:t>
      </w:r>
      <w:proofErr w:type="spellStart"/>
      <w:r>
        <w:t>discoveree</w:t>
      </w:r>
      <w:proofErr w:type="spellEnd"/>
      <w:r>
        <w:t xml:space="preserve"> 5G ProSe End UE (UE-2) and is sent using the Source Layer-2 ID and Destination Layer-2 ID as described in clause 5.8.4.</w:t>
      </w:r>
    </w:p>
    <w:p w14:paraId="1FC046EB" w14:textId="77777777" w:rsidR="004B38B5" w:rsidRPr="00B716D0" w:rsidRDefault="004B38B5" w:rsidP="008E2E22">
      <w:pPr>
        <w:rPr>
          <w:rFonts w:eastAsia="DengXian"/>
        </w:rPr>
      </w:pPr>
    </w:p>
    <w:p w14:paraId="3E50BA76" w14:textId="77777777" w:rsidR="008E2E22" w:rsidRDefault="008E2E22" w:rsidP="008E2E22">
      <w:pPr>
        <w:pStyle w:val="10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C77CA7" w14:textId="77777777" w:rsidR="00DA7CB4" w:rsidRDefault="00DA7CB4">
      <w:r>
        <w:separator/>
      </w:r>
    </w:p>
  </w:endnote>
  <w:endnote w:type="continuationSeparator" w:id="0">
    <w:p w14:paraId="2B8B91B2" w14:textId="77777777" w:rsidR="00DA7CB4" w:rsidRDefault="00DA7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2D41C1" w14:textId="77777777" w:rsidR="00DA7CB4" w:rsidRDefault="00DA7CB4">
      <w:r>
        <w:separator/>
      </w:r>
    </w:p>
  </w:footnote>
  <w:footnote w:type="continuationSeparator" w:id="0">
    <w:p w14:paraId="64E9DC3D" w14:textId="77777777" w:rsidR="00DA7CB4" w:rsidRDefault="00DA7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7346AF"/>
    <w:multiLevelType w:val="hybridMultilevel"/>
    <w:tmpl w:val="98209A04"/>
    <w:lvl w:ilvl="0" w:tplc="3DF8E65A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5433360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21C8"/>
    <w:rsid w:val="000C6598"/>
    <w:rsid w:val="000D44B3"/>
    <w:rsid w:val="000E5B45"/>
    <w:rsid w:val="00132F04"/>
    <w:rsid w:val="001330F6"/>
    <w:rsid w:val="001449BA"/>
    <w:rsid w:val="00145D43"/>
    <w:rsid w:val="00184B25"/>
    <w:rsid w:val="0018513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A81"/>
    <w:rsid w:val="003609EF"/>
    <w:rsid w:val="0036231A"/>
    <w:rsid w:val="00374DD4"/>
    <w:rsid w:val="003C2F92"/>
    <w:rsid w:val="003E1A36"/>
    <w:rsid w:val="00410371"/>
    <w:rsid w:val="004242F1"/>
    <w:rsid w:val="004B38B5"/>
    <w:rsid w:val="004B75B7"/>
    <w:rsid w:val="004F5073"/>
    <w:rsid w:val="00501A6F"/>
    <w:rsid w:val="005141D9"/>
    <w:rsid w:val="0051580D"/>
    <w:rsid w:val="00547111"/>
    <w:rsid w:val="00592D74"/>
    <w:rsid w:val="005E2C44"/>
    <w:rsid w:val="00620EE3"/>
    <w:rsid w:val="00621188"/>
    <w:rsid w:val="006219C2"/>
    <w:rsid w:val="006257ED"/>
    <w:rsid w:val="00633524"/>
    <w:rsid w:val="00653DE4"/>
    <w:rsid w:val="00665C47"/>
    <w:rsid w:val="0069376C"/>
    <w:rsid w:val="00695808"/>
    <w:rsid w:val="006A16CA"/>
    <w:rsid w:val="006B46FB"/>
    <w:rsid w:val="006C14EC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12FF"/>
    <w:rsid w:val="00833BD5"/>
    <w:rsid w:val="00844186"/>
    <w:rsid w:val="008626E7"/>
    <w:rsid w:val="00870EE7"/>
    <w:rsid w:val="008863B9"/>
    <w:rsid w:val="008A45A6"/>
    <w:rsid w:val="008D3CCC"/>
    <w:rsid w:val="008E2E22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5F6"/>
    <w:rsid w:val="00A47E70"/>
    <w:rsid w:val="00A50CF0"/>
    <w:rsid w:val="00A7671C"/>
    <w:rsid w:val="00AA2CBC"/>
    <w:rsid w:val="00AC5820"/>
    <w:rsid w:val="00AD1CD8"/>
    <w:rsid w:val="00AD592B"/>
    <w:rsid w:val="00AD6DDD"/>
    <w:rsid w:val="00AE1B7A"/>
    <w:rsid w:val="00AE618C"/>
    <w:rsid w:val="00B258BB"/>
    <w:rsid w:val="00B67B97"/>
    <w:rsid w:val="00B731A2"/>
    <w:rsid w:val="00B85170"/>
    <w:rsid w:val="00B968C8"/>
    <w:rsid w:val="00BA3EC5"/>
    <w:rsid w:val="00BA51D9"/>
    <w:rsid w:val="00BB5DFC"/>
    <w:rsid w:val="00BC1511"/>
    <w:rsid w:val="00BD279D"/>
    <w:rsid w:val="00BD6BB8"/>
    <w:rsid w:val="00BE5FC6"/>
    <w:rsid w:val="00C301CE"/>
    <w:rsid w:val="00C66BA2"/>
    <w:rsid w:val="00C870F6"/>
    <w:rsid w:val="00C95985"/>
    <w:rsid w:val="00CC5026"/>
    <w:rsid w:val="00CC68D0"/>
    <w:rsid w:val="00CE2179"/>
    <w:rsid w:val="00D03F9A"/>
    <w:rsid w:val="00D06D51"/>
    <w:rsid w:val="00D24991"/>
    <w:rsid w:val="00D50255"/>
    <w:rsid w:val="00D66520"/>
    <w:rsid w:val="00D84AE9"/>
    <w:rsid w:val="00DA7CB4"/>
    <w:rsid w:val="00DE34CF"/>
    <w:rsid w:val="00E03E4D"/>
    <w:rsid w:val="00E13F3D"/>
    <w:rsid w:val="00E20F16"/>
    <w:rsid w:val="00E34898"/>
    <w:rsid w:val="00E60BFD"/>
    <w:rsid w:val="00E77330"/>
    <w:rsid w:val="00E96224"/>
    <w:rsid w:val="00E970DB"/>
    <w:rsid w:val="00EB09B7"/>
    <w:rsid w:val="00EE7D7C"/>
    <w:rsid w:val="00EF7481"/>
    <w:rsid w:val="00F25D98"/>
    <w:rsid w:val="00F300FB"/>
    <w:rsid w:val="00F507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">
    <w:name w:val="样式1 字符"/>
    <w:basedOn w:val="DefaultParagraphFont"/>
    <w:link w:val="10"/>
    <w:locked/>
    <w:rsid w:val="008E2E22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8E2E2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8E2E2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E2E2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NOChar">
    <w:name w:val="NO Char"/>
    <w:link w:val="NO"/>
    <w:locked/>
    <w:rsid w:val="008E2E2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E2E2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C21C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7733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77330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184B25"/>
    <w:pPr>
      <w:spacing w:after="0"/>
      <w:ind w:firstLineChars="200" w:firstLine="420"/>
    </w:pPr>
    <w:rPr>
      <w:rFonts w:eastAsia="DengXian"/>
    </w:rPr>
  </w:style>
  <w:style w:type="paragraph" w:styleId="NormalWeb">
    <w:name w:val="Normal (Web)"/>
    <w:basedOn w:val="Normal"/>
    <w:uiPriority w:val="99"/>
    <w:unhideWhenUsed/>
    <w:rsid w:val="00B85170"/>
    <w:pPr>
      <w:spacing w:before="100" w:beforeAutospacing="1" w:after="100" w:afterAutospacing="1"/>
    </w:pPr>
    <w:rPr>
      <w:sz w:val="24"/>
      <w:szCs w:val="24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8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6</Pages>
  <Words>2318</Words>
  <Characters>13218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CR</vt:lpstr>
      <vt:lpstr>MTG_TITLE</vt:lpstr>
    </vt:vector>
  </TitlesOfParts>
  <Company>3GPP Support Team</Company>
  <LinksUpToDate>false</LinksUpToDate>
  <CharactersWithSpaces>15505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</dc:title>
  <dc:subject/>
  <dc:creator>Ericsson</dc:creator>
  <cp:keywords/>
  <cp:lastModifiedBy>EricssonSS1030</cp:lastModifiedBy>
  <cp:revision>37</cp:revision>
  <cp:lastPrinted>1900-01-01T05:00:00Z</cp:lastPrinted>
  <dcterms:created xsi:type="dcterms:W3CDTF">2023-11-01T15:23:00Z</dcterms:created>
  <dcterms:modified xsi:type="dcterms:W3CDTF">2023-11-03T21:16:00Z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